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4FC1" w:rsidRDefault="00EC691C" w:rsidP="00EC691C">
      <w:pPr>
        <w:jc w:val="center"/>
      </w:pPr>
      <w:bookmarkStart w:id="0" w:name="_GoBack"/>
      <w:bookmarkEnd w:id="0"/>
      <w:r>
        <w:t>Standards Unwrapped:</w:t>
      </w:r>
      <w:r w:rsidR="00DA2CE1">
        <w:t xml:space="preserve"> RI_3.1__</w:t>
      </w:r>
      <w:r>
        <w:t>______________________  Grade Level:_____</w:t>
      </w:r>
      <w:r w:rsidR="00DA2CE1">
        <w:t>3</w:t>
      </w:r>
      <w:r>
        <w:t>_________</w:t>
      </w:r>
    </w:p>
    <w:p w:rsidR="00EC691C" w:rsidRDefault="00EC691C" w:rsidP="00EC691C">
      <w:pPr>
        <w:jc w:val="center"/>
      </w:pPr>
      <w:r>
        <w:t>*If you click on the circles, you can stretch/drag/drop them*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72"/>
        <w:gridCol w:w="4604"/>
      </w:tblGrid>
      <w:tr w:rsidR="00EC691C" w:rsidRPr="00EC691C" w:rsidTr="00EC691C">
        <w:tc>
          <w:tcPr>
            <w:tcW w:w="1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691C" w:rsidRPr="00EC691C" w:rsidRDefault="00EC691C" w:rsidP="00EC691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EC691C">
              <w:rPr>
                <w:b/>
                <w:sz w:val="28"/>
                <w:szCs w:val="28"/>
              </w:rPr>
              <w:t>STANDARD:</w:t>
            </w:r>
          </w:p>
          <w:p w:rsidR="00EC691C" w:rsidRDefault="00DA2CE1" w:rsidP="00EC691C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RI .3.1</w:t>
            </w:r>
          </w:p>
          <w:p w:rsidR="00DA2CE1" w:rsidRPr="009A0498" w:rsidRDefault="00DA2CE1" w:rsidP="00EC691C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9A0498">
              <w:rPr>
                <w:b/>
                <w:sz w:val="24"/>
                <w:szCs w:val="24"/>
              </w:rPr>
              <w:t xml:space="preserve">Ask and answer questions to demonstrate understanding of text, referring explicitly to the text </w:t>
            </w:r>
            <w:r w:rsidR="009A0498" w:rsidRPr="009A0498">
              <w:rPr>
                <w:b/>
                <w:sz w:val="24"/>
                <w:szCs w:val="24"/>
              </w:rPr>
              <w:t>as the basis for answers.</w:t>
            </w:r>
          </w:p>
        </w:tc>
      </w:tr>
      <w:tr w:rsidR="00EC691C" w:rsidRPr="00EC691C" w:rsidTr="00EC691C">
        <w:tc>
          <w:tcPr>
            <w:tcW w:w="1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691C" w:rsidRPr="00EC691C" w:rsidRDefault="00087AA9" w:rsidP="00EC691C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41856" behindDoc="0" locked="0" layoutInCell="1" allowOverlap="1">
                      <wp:simplePos x="0" y="0"/>
                      <wp:positionH relativeFrom="column">
                        <wp:posOffset>-67310</wp:posOffset>
                      </wp:positionH>
                      <wp:positionV relativeFrom="paragraph">
                        <wp:posOffset>205105</wp:posOffset>
                      </wp:positionV>
                      <wp:extent cx="341630" cy="257175"/>
                      <wp:effectExtent l="0" t="0" r="20320" b="28575"/>
                      <wp:wrapNone/>
                      <wp:docPr id="32" name="Ova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41630" cy="257175"/>
                              </a:xfrm>
                              <a:prstGeom prst="ellipse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4" o:spid="_x0000_s1026" style="position:absolute;margin-left:-5.3pt;margin-top:16.15pt;width:26.9pt;height:20.25pt;z-index:251641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" filled="f" strokecolor="windowText" strokeweight="2pt">
                      <v:path arrowok="t"/>
                    </v:oval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42880" behindDoc="0" locked="0" layoutInCell="1" allowOverlap="1">
                      <wp:simplePos x="0" y="0"/>
                      <wp:positionH relativeFrom="column">
                        <wp:posOffset>502920</wp:posOffset>
                      </wp:positionH>
                      <wp:positionV relativeFrom="paragraph">
                        <wp:posOffset>203835</wp:posOffset>
                      </wp:positionV>
                      <wp:extent cx="457200" cy="257175"/>
                      <wp:effectExtent l="0" t="0" r="19050" b="28575"/>
                      <wp:wrapNone/>
                      <wp:docPr id="31" name="Oval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457200" cy="257175"/>
                              </a:xfrm>
                              <a:prstGeom prst="ellipse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5" o:spid="_x0000_s1026" style="position:absolute;margin-left:39.6pt;margin-top:16.05pt;width:36pt;height:20.25pt;z-index:251642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" filled="f" strokecolor="windowText" strokeweight="2pt">
                      <v:path arrowok="t"/>
                    </v:oval>
                  </w:pict>
                </mc:Fallback>
              </mc:AlternateContent>
            </w:r>
            <w:r w:rsidR="00EC691C" w:rsidRPr="00EC691C">
              <w:rPr>
                <w:b/>
                <w:sz w:val="28"/>
                <w:szCs w:val="28"/>
              </w:rPr>
              <w:t>UNWRAPPED STANDARD:</w:t>
            </w:r>
          </w:p>
          <w:p w:rsidR="00EC691C" w:rsidRPr="009A0498" w:rsidRDefault="009A0498" w:rsidP="00EC691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Ask and answer </w:t>
            </w:r>
            <w:r w:rsidRPr="009A0498">
              <w:rPr>
                <w:sz w:val="24"/>
                <w:szCs w:val="24"/>
                <w:u w:val="single"/>
              </w:rPr>
              <w:t>questions</w:t>
            </w:r>
            <w:r>
              <w:rPr>
                <w:sz w:val="24"/>
                <w:szCs w:val="24"/>
              </w:rPr>
              <w:t xml:space="preserve"> to demonstrate </w:t>
            </w:r>
            <w:r w:rsidRPr="009A0498">
              <w:rPr>
                <w:sz w:val="24"/>
                <w:szCs w:val="24"/>
                <w:u w:val="single"/>
              </w:rPr>
              <w:t>understanding of text</w:t>
            </w:r>
            <w:r>
              <w:rPr>
                <w:sz w:val="24"/>
                <w:szCs w:val="24"/>
              </w:rPr>
              <w:t>, referring explicitly to the text as the basis for answers.</w:t>
            </w:r>
          </w:p>
        </w:tc>
      </w:tr>
      <w:tr w:rsidR="00EC691C" w:rsidRPr="00EC691C" w:rsidTr="00EC691C"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691C" w:rsidRPr="00EC691C" w:rsidRDefault="00EC691C" w:rsidP="00EC691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EC691C">
              <w:rPr>
                <w:b/>
                <w:sz w:val="28"/>
                <w:szCs w:val="28"/>
              </w:rPr>
              <w:t>CONCEPTS and CONTENT:</w:t>
            </w:r>
          </w:p>
          <w:p w:rsidR="00EC691C" w:rsidRDefault="00EC691C" w:rsidP="00EC691C">
            <w:pPr>
              <w:spacing w:after="0" w:line="240" w:lineRule="auto"/>
              <w:rPr>
                <w:sz w:val="28"/>
                <w:szCs w:val="28"/>
              </w:rPr>
            </w:pPr>
          </w:p>
          <w:p w:rsidR="009A0498" w:rsidRPr="009A0498" w:rsidRDefault="009A0498" w:rsidP="00EC691C">
            <w:pPr>
              <w:spacing w:after="0" w:line="240" w:lineRule="auto"/>
              <w:rPr>
                <w:sz w:val="24"/>
                <w:szCs w:val="24"/>
              </w:rPr>
            </w:pPr>
            <w:r w:rsidRPr="009A0498">
              <w:rPr>
                <w:sz w:val="24"/>
                <w:szCs w:val="24"/>
              </w:rPr>
              <w:t>Questions</w:t>
            </w:r>
          </w:p>
          <w:p w:rsidR="009A0498" w:rsidRDefault="009A0498" w:rsidP="00EC691C">
            <w:pPr>
              <w:spacing w:after="0" w:line="240" w:lineRule="auto"/>
              <w:rPr>
                <w:sz w:val="24"/>
                <w:szCs w:val="24"/>
              </w:rPr>
            </w:pPr>
            <w:r w:rsidRPr="009A0498">
              <w:rPr>
                <w:sz w:val="24"/>
                <w:szCs w:val="24"/>
              </w:rPr>
              <w:t>Understanding of text</w:t>
            </w:r>
          </w:p>
          <w:p w:rsidR="009A0498" w:rsidRDefault="009A0498" w:rsidP="00EC691C">
            <w:pPr>
              <w:spacing w:after="0" w:line="240" w:lineRule="auto"/>
              <w:rPr>
                <w:sz w:val="24"/>
                <w:szCs w:val="24"/>
              </w:rPr>
            </w:pPr>
          </w:p>
          <w:p w:rsidR="009A0498" w:rsidRDefault="00E508FE" w:rsidP="009A0498">
            <w:pPr>
              <w:numPr>
                <w:ilvl w:val="0"/>
                <w:numId w:val="3"/>
              </w:num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Characters</w:t>
            </w:r>
          </w:p>
          <w:p w:rsidR="00E508FE" w:rsidRDefault="00E508FE" w:rsidP="009A0498">
            <w:pPr>
              <w:numPr>
                <w:ilvl w:val="0"/>
                <w:numId w:val="3"/>
              </w:num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Setting</w:t>
            </w:r>
          </w:p>
          <w:p w:rsidR="00E508FE" w:rsidRDefault="00E508FE" w:rsidP="009A0498">
            <w:pPr>
              <w:numPr>
                <w:ilvl w:val="0"/>
                <w:numId w:val="3"/>
              </w:num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Problem/Solution</w:t>
            </w:r>
          </w:p>
          <w:p w:rsidR="00E508FE" w:rsidRDefault="00E508FE" w:rsidP="009A0498">
            <w:pPr>
              <w:numPr>
                <w:ilvl w:val="0"/>
                <w:numId w:val="3"/>
              </w:num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Main Idea</w:t>
            </w:r>
          </w:p>
          <w:p w:rsidR="009A0498" w:rsidRDefault="009A0498" w:rsidP="00EC691C">
            <w:pPr>
              <w:spacing w:after="0" w:line="240" w:lineRule="auto"/>
              <w:rPr>
                <w:sz w:val="24"/>
                <w:szCs w:val="24"/>
              </w:rPr>
            </w:pPr>
          </w:p>
          <w:p w:rsidR="009A0498" w:rsidRPr="009A0498" w:rsidRDefault="009A0498" w:rsidP="00EC691C">
            <w:pPr>
              <w:spacing w:after="0" w:line="240" w:lineRule="auto"/>
              <w:rPr>
                <w:sz w:val="24"/>
                <w:szCs w:val="24"/>
              </w:rPr>
            </w:pPr>
          </w:p>
          <w:p w:rsidR="00EC691C" w:rsidRPr="00EC691C" w:rsidRDefault="00EC691C" w:rsidP="00EC691C">
            <w:pPr>
              <w:pStyle w:val="ListParagraph"/>
              <w:spacing w:after="0" w:line="240" w:lineRule="auto"/>
              <w:ind w:left="1440"/>
              <w:rPr>
                <w:sz w:val="28"/>
                <w:szCs w:val="28"/>
              </w:rPr>
            </w:pPr>
          </w:p>
        </w:tc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691C" w:rsidRPr="00EC691C" w:rsidRDefault="00EC691C" w:rsidP="00EC691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EC691C">
              <w:rPr>
                <w:b/>
                <w:sz w:val="28"/>
                <w:szCs w:val="28"/>
              </w:rPr>
              <w:t>SKILLS:</w:t>
            </w:r>
          </w:p>
          <w:p w:rsidR="00EC691C" w:rsidRDefault="00EC691C" w:rsidP="00EC691C">
            <w:pPr>
              <w:spacing w:after="0" w:line="240" w:lineRule="auto"/>
              <w:rPr>
                <w:sz w:val="24"/>
                <w:szCs w:val="24"/>
              </w:rPr>
            </w:pPr>
          </w:p>
          <w:p w:rsidR="009A0498" w:rsidRDefault="009A0498" w:rsidP="00EC691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Prompt to ask (questions)</w:t>
            </w:r>
          </w:p>
          <w:p w:rsidR="009A0498" w:rsidRDefault="009A0498" w:rsidP="00EC691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Prompt to answer (questions)</w:t>
            </w:r>
          </w:p>
          <w:p w:rsidR="009A0498" w:rsidRPr="009A0498" w:rsidRDefault="009A0498" w:rsidP="00EC691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Prompt to identify answers using the text</w:t>
            </w:r>
          </w:p>
          <w:p w:rsidR="00EC691C" w:rsidRPr="00EC691C" w:rsidRDefault="00EC691C" w:rsidP="00EC691C">
            <w:pPr>
              <w:spacing w:after="0" w:line="240" w:lineRule="auto"/>
              <w:rPr>
                <w:sz w:val="28"/>
                <w:szCs w:val="28"/>
              </w:rPr>
            </w:pPr>
          </w:p>
          <w:p w:rsidR="00EC691C" w:rsidRPr="00EC691C" w:rsidRDefault="00EC691C" w:rsidP="00EC691C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</w:tbl>
    <w:p w:rsidR="008A1D23" w:rsidRDefault="008A1D23" w:rsidP="00BE55A5">
      <w:pPr>
        <w:ind w:firstLine="720"/>
      </w:pPr>
    </w:p>
    <w:p w:rsidR="009A0498" w:rsidRDefault="009A0498" w:rsidP="00BE55A5">
      <w:pPr>
        <w:ind w:firstLine="720"/>
      </w:pPr>
      <w:r>
        <w:t>Standards Unwrapped:_</w:t>
      </w:r>
      <w:r w:rsidR="00BE55A5">
        <w:t>RI.3.2</w:t>
      </w:r>
      <w:r>
        <w:t>_________________________  Grade Level:______</w:t>
      </w:r>
      <w:r w:rsidR="00BE55A5">
        <w:t>3</w:t>
      </w:r>
      <w:r>
        <w:t>________</w:t>
      </w:r>
    </w:p>
    <w:p w:rsidR="009A0498" w:rsidRDefault="009A0498" w:rsidP="009A0498">
      <w:pPr>
        <w:jc w:val="center"/>
      </w:pPr>
      <w:r>
        <w:t>*If you click on the circles, you can stretch/drag/drop them*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69"/>
        <w:gridCol w:w="4707"/>
      </w:tblGrid>
      <w:tr w:rsidR="009A0498" w:rsidRPr="00EC691C" w:rsidTr="009A0498">
        <w:tc>
          <w:tcPr>
            <w:tcW w:w="1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498" w:rsidRPr="00EC691C" w:rsidRDefault="009A0498" w:rsidP="009A0498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EC691C">
              <w:rPr>
                <w:b/>
                <w:sz w:val="28"/>
                <w:szCs w:val="28"/>
              </w:rPr>
              <w:t>STANDARD:</w:t>
            </w:r>
          </w:p>
          <w:p w:rsidR="009A0498" w:rsidRDefault="00BE55A5" w:rsidP="009A0498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RI.3.2</w:t>
            </w:r>
          </w:p>
          <w:p w:rsidR="00BE55A5" w:rsidRPr="00BE55A5" w:rsidRDefault="00BE55A5" w:rsidP="009A0498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BE55A5">
              <w:rPr>
                <w:b/>
                <w:sz w:val="24"/>
                <w:szCs w:val="24"/>
              </w:rPr>
              <w:t>Determine the main idea of a text; recount the key details and explain how they support the main idea.</w:t>
            </w:r>
          </w:p>
        </w:tc>
      </w:tr>
      <w:tr w:rsidR="009A0498" w:rsidRPr="00EC691C" w:rsidTr="009A0498">
        <w:tc>
          <w:tcPr>
            <w:tcW w:w="1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498" w:rsidRPr="00EC691C" w:rsidRDefault="00087AA9" w:rsidP="009A0498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46976" behindDoc="0" locked="0" layoutInCell="1" allowOverlap="1">
                      <wp:simplePos x="0" y="0"/>
                      <wp:positionH relativeFrom="column">
                        <wp:posOffset>4961890</wp:posOffset>
                      </wp:positionH>
                      <wp:positionV relativeFrom="paragraph">
                        <wp:posOffset>138430</wp:posOffset>
                      </wp:positionV>
                      <wp:extent cx="525145" cy="346710"/>
                      <wp:effectExtent l="0" t="0" r="27305" b="15240"/>
                      <wp:wrapNone/>
                      <wp:docPr id="30" name="Oval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525145" cy="346710"/>
                              </a:xfrm>
                              <a:prstGeom prst="ellipse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5" o:spid="_x0000_s1026" style="position:absolute;margin-left:390.7pt;margin-top:10.9pt;width:41.35pt;height:27.3pt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" filled="f" strokecolor="windowText" strokeweight="2pt">
                      <v:path arrowok="t"/>
                    </v:oval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45952" behindDoc="0" locked="0" layoutInCell="1" allowOverlap="1">
                      <wp:simplePos x="0" y="0"/>
                      <wp:positionH relativeFrom="column">
                        <wp:posOffset>3818890</wp:posOffset>
                      </wp:positionH>
                      <wp:positionV relativeFrom="paragraph">
                        <wp:posOffset>138430</wp:posOffset>
                      </wp:positionV>
                      <wp:extent cx="525145" cy="257175"/>
                      <wp:effectExtent l="0" t="0" r="27305" b="28575"/>
                      <wp:wrapNone/>
                      <wp:docPr id="29" name="Oval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525145" cy="257175"/>
                              </a:xfrm>
                              <a:prstGeom prst="ellipse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5" o:spid="_x0000_s1026" style="position:absolute;margin-left:300.7pt;margin-top:10.9pt;width:41.35pt;height:20.25pt;z-index: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" filled="f" strokecolor="windowText" strokeweight="2pt">
                      <v:path arrowok="t"/>
                    </v:oval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44928" behindDoc="0" locked="0" layoutInCell="1" allowOverlap="1">
                      <wp:simplePos x="0" y="0"/>
                      <wp:positionH relativeFrom="column">
                        <wp:posOffset>2103120</wp:posOffset>
                      </wp:positionH>
                      <wp:positionV relativeFrom="paragraph">
                        <wp:posOffset>142240</wp:posOffset>
                      </wp:positionV>
                      <wp:extent cx="525145" cy="342900"/>
                      <wp:effectExtent l="0" t="0" r="27305" b="19050"/>
                      <wp:wrapNone/>
                      <wp:docPr id="28" name="Oval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525145" cy="342900"/>
                              </a:xfrm>
                              <a:prstGeom prst="ellipse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5" o:spid="_x0000_s1026" style="position:absolute;margin-left:165.6pt;margin-top:11.2pt;width:41.35pt;height:27pt;z-index: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" filled="f" strokecolor="windowText" strokeweight="2pt">
                      <v:path arrowok="t"/>
                    </v:oval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43904" behindDoc="0" locked="0" layoutInCell="1" allowOverlap="1">
                      <wp:simplePos x="0" y="0"/>
                      <wp:positionH relativeFrom="column">
                        <wp:posOffset>-67310</wp:posOffset>
                      </wp:positionH>
                      <wp:positionV relativeFrom="paragraph">
                        <wp:posOffset>176530</wp:posOffset>
                      </wp:positionV>
                      <wp:extent cx="798830" cy="257175"/>
                      <wp:effectExtent l="0" t="0" r="20320" b="28575"/>
                      <wp:wrapNone/>
                      <wp:docPr id="27" name="Ova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798830" cy="257175"/>
                              </a:xfrm>
                              <a:prstGeom prst="ellipse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4" o:spid="_x0000_s1026" style="position:absolute;margin-left:-5.3pt;margin-top:13.9pt;width:62.9pt;height:20.25pt;z-index:25164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" filled="f" strokecolor="windowText" strokeweight="2pt">
                      <v:path arrowok="t"/>
                    </v:oval>
                  </w:pict>
                </mc:Fallback>
              </mc:AlternateContent>
            </w:r>
            <w:r w:rsidR="009A0498" w:rsidRPr="00EC691C">
              <w:rPr>
                <w:b/>
                <w:sz w:val="28"/>
                <w:szCs w:val="28"/>
              </w:rPr>
              <w:t>UNWRAPPED STANDARD:</w:t>
            </w:r>
          </w:p>
          <w:p w:rsidR="009A0498" w:rsidRPr="008A1D23" w:rsidRDefault="00BE55A5" w:rsidP="009A0498">
            <w:pPr>
              <w:spacing w:after="0" w:line="240" w:lineRule="auto"/>
              <w:rPr>
                <w:sz w:val="24"/>
                <w:szCs w:val="24"/>
              </w:rPr>
            </w:pPr>
            <w:r w:rsidRPr="008A1D23">
              <w:rPr>
                <w:sz w:val="24"/>
                <w:szCs w:val="24"/>
              </w:rPr>
              <w:t xml:space="preserve">Determine the </w:t>
            </w:r>
            <w:r w:rsidRPr="008A1D23">
              <w:rPr>
                <w:sz w:val="24"/>
                <w:szCs w:val="24"/>
                <w:u w:val="single"/>
              </w:rPr>
              <w:t>main idea of a text</w:t>
            </w:r>
            <w:r w:rsidRPr="008A1D23">
              <w:rPr>
                <w:sz w:val="24"/>
                <w:szCs w:val="24"/>
              </w:rPr>
              <w:t xml:space="preserve">; recount the </w:t>
            </w:r>
            <w:r w:rsidRPr="008A1D23">
              <w:rPr>
                <w:sz w:val="24"/>
                <w:szCs w:val="24"/>
                <w:u w:val="single"/>
              </w:rPr>
              <w:t>key details</w:t>
            </w:r>
            <w:r w:rsidRPr="008A1D23">
              <w:rPr>
                <w:sz w:val="24"/>
                <w:szCs w:val="24"/>
              </w:rPr>
              <w:t xml:space="preserve"> and explain how they support</w:t>
            </w:r>
            <w:r w:rsidRPr="008A1D23">
              <w:rPr>
                <w:sz w:val="24"/>
                <w:szCs w:val="24"/>
                <w:u w:val="single"/>
              </w:rPr>
              <w:t xml:space="preserve"> the main idea.</w:t>
            </w:r>
          </w:p>
        </w:tc>
      </w:tr>
      <w:tr w:rsidR="009A0498" w:rsidRPr="00EC691C" w:rsidTr="009A0498"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498" w:rsidRPr="008A1D23" w:rsidRDefault="009A0498" w:rsidP="008A1D23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8A1D23">
              <w:rPr>
                <w:b/>
                <w:sz w:val="28"/>
                <w:szCs w:val="28"/>
              </w:rPr>
              <w:t>CONCEPTS and CONTENT:</w:t>
            </w:r>
          </w:p>
          <w:p w:rsidR="00BE55A5" w:rsidRPr="008A1D23" w:rsidRDefault="00BE55A5" w:rsidP="00BE55A5">
            <w:pPr>
              <w:pStyle w:val="ListParagraph"/>
              <w:spacing w:after="0" w:line="240" w:lineRule="auto"/>
              <w:ind w:left="0"/>
              <w:rPr>
                <w:sz w:val="24"/>
                <w:szCs w:val="24"/>
              </w:rPr>
            </w:pPr>
            <w:r w:rsidRPr="008A1D23">
              <w:rPr>
                <w:sz w:val="24"/>
                <w:szCs w:val="24"/>
              </w:rPr>
              <w:t>Main Idea</w:t>
            </w:r>
          </w:p>
          <w:p w:rsidR="00BE55A5" w:rsidRPr="008A1D23" w:rsidRDefault="00BE55A5" w:rsidP="00BE55A5">
            <w:pPr>
              <w:pStyle w:val="ListParagraph"/>
              <w:spacing w:after="0" w:line="240" w:lineRule="auto"/>
              <w:ind w:left="0"/>
              <w:rPr>
                <w:sz w:val="24"/>
                <w:szCs w:val="24"/>
              </w:rPr>
            </w:pPr>
            <w:r w:rsidRPr="008A1D23">
              <w:rPr>
                <w:sz w:val="24"/>
                <w:szCs w:val="24"/>
              </w:rPr>
              <w:t>Key Details</w:t>
            </w:r>
          </w:p>
          <w:p w:rsidR="00BE55A5" w:rsidRPr="008A1D23" w:rsidRDefault="00BE55A5" w:rsidP="00BE55A5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sz w:val="24"/>
                <w:szCs w:val="24"/>
              </w:rPr>
            </w:pPr>
            <w:r w:rsidRPr="008A1D23">
              <w:rPr>
                <w:sz w:val="24"/>
                <w:szCs w:val="24"/>
              </w:rPr>
              <w:t>Main character</w:t>
            </w:r>
          </w:p>
          <w:p w:rsidR="00BE55A5" w:rsidRPr="008A1D23" w:rsidRDefault="00BE55A5" w:rsidP="00BE55A5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sz w:val="24"/>
                <w:szCs w:val="24"/>
              </w:rPr>
            </w:pPr>
            <w:r w:rsidRPr="008A1D23">
              <w:rPr>
                <w:sz w:val="24"/>
                <w:szCs w:val="24"/>
              </w:rPr>
              <w:t xml:space="preserve">Setting </w:t>
            </w:r>
          </w:p>
          <w:p w:rsidR="00BE55A5" w:rsidRPr="008A1D23" w:rsidRDefault="00BE55A5" w:rsidP="00BE55A5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sz w:val="24"/>
                <w:szCs w:val="24"/>
              </w:rPr>
            </w:pPr>
            <w:r w:rsidRPr="008A1D23">
              <w:rPr>
                <w:sz w:val="24"/>
                <w:szCs w:val="24"/>
              </w:rPr>
              <w:t>Problem</w:t>
            </w:r>
          </w:p>
          <w:p w:rsidR="00BE55A5" w:rsidRDefault="00BE55A5" w:rsidP="00BE55A5">
            <w:pPr>
              <w:pStyle w:val="ListParagraph"/>
              <w:spacing w:after="0" w:line="240" w:lineRule="auto"/>
              <w:ind w:left="360"/>
              <w:rPr>
                <w:sz w:val="28"/>
                <w:szCs w:val="28"/>
              </w:rPr>
            </w:pPr>
          </w:p>
          <w:p w:rsidR="00BE55A5" w:rsidRPr="00EC691C" w:rsidRDefault="00BE55A5" w:rsidP="00BE55A5">
            <w:pPr>
              <w:pStyle w:val="ListParagraph"/>
              <w:spacing w:after="0" w:line="240" w:lineRule="auto"/>
              <w:ind w:left="0"/>
              <w:rPr>
                <w:sz w:val="28"/>
                <w:szCs w:val="28"/>
              </w:rPr>
            </w:pPr>
          </w:p>
        </w:tc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498" w:rsidRPr="008A1D23" w:rsidRDefault="009A0498" w:rsidP="009A0498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EC691C">
              <w:rPr>
                <w:b/>
                <w:sz w:val="28"/>
                <w:szCs w:val="28"/>
              </w:rPr>
              <w:lastRenderedPageBreak/>
              <w:t>SKILLS:</w:t>
            </w:r>
          </w:p>
          <w:p w:rsidR="009A0498" w:rsidRPr="008A1D23" w:rsidRDefault="00BE55A5" w:rsidP="009A0498">
            <w:pPr>
              <w:spacing w:after="0" w:line="240" w:lineRule="auto"/>
              <w:rPr>
                <w:sz w:val="24"/>
                <w:szCs w:val="24"/>
              </w:rPr>
            </w:pPr>
            <w:r w:rsidRPr="008A1D23">
              <w:rPr>
                <w:sz w:val="24"/>
                <w:szCs w:val="24"/>
              </w:rPr>
              <w:t>Determine</w:t>
            </w:r>
          </w:p>
          <w:p w:rsidR="00BE55A5" w:rsidRPr="008A1D23" w:rsidRDefault="00BE55A5" w:rsidP="009A0498">
            <w:pPr>
              <w:spacing w:after="0" w:line="240" w:lineRule="auto"/>
              <w:rPr>
                <w:sz w:val="24"/>
                <w:szCs w:val="24"/>
              </w:rPr>
            </w:pPr>
            <w:r w:rsidRPr="008A1D23">
              <w:rPr>
                <w:sz w:val="24"/>
                <w:szCs w:val="24"/>
              </w:rPr>
              <w:t>Recount</w:t>
            </w:r>
          </w:p>
          <w:p w:rsidR="00BE55A5" w:rsidRPr="008A1D23" w:rsidRDefault="00BE55A5" w:rsidP="009A0498">
            <w:pPr>
              <w:spacing w:after="0" w:line="240" w:lineRule="auto"/>
              <w:rPr>
                <w:sz w:val="24"/>
                <w:szCs w:val="24"/>
              </w:rPr>
            </w:pPr>
            <w:r w:rsidRPr="008A1D23">
              <w:rPr>
                <w:sz w:val="24"/>
                <w:szCs w:val="24"/>
              </w:rPr>
              <w:t>Explain</w:t>
            </w:r>
          </w:p>
          <w:p w:rsidR="00BE55A5" w:rsidRPr="008A1D23" w:rsidRDefault="00BE55A5" w:rsidP="009A0498">
            <w:pPr>
              <w:spacing w:after="0" w:line="240" w:lineRule="auto"/>
              <w:rPr>
                <w:sz w:val="24"/>
                <w:szCs w:val="24"/>
              </w:rPr>
            </w:pPr>
            <w:r w:rsidRPr="008A1D23">
              <w:rPr>
                <w:sz w:val="24"/>
                <w:szCs w:val="24"/>
              </w:rPr>
              <w:t>Support</w:t>
            </w:r>
          </w:p>
          <w:p w:rsidR="009A0498" w:rsidRPr="00EC691C" w:rsidRDefault="009A0498" w:rsidP="009A0498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</w:tbl>
    <w:p w:rsidR="009A0498" w:rsidRDefault="009A0498" w:rsidP="009A0498">
      <w:pPr>
        <w:jc w:val="center"/>
      </w:pPr>
    </w:p>
    <w:p w:rsidR="00BE55A5" w:rsidRDefault="00E508FE" w:rsidP="00BE55A5">
      <w:pPr>
        <w:ind w:firstLine="720"/>
      </w:pPr>
      <w:r>
        <w:t>Standards Unwrapped:_RI.3.3</w:t>
      </w:r>
      <w:r w:rsidR="00BE55A5">
        <w:t>_________________________  Grade Level:______3________</w:t>
      </w:r>
    </w:p>
    <w:p w:rsidR="00BE55A5" w:rsidRDefault="00BE55A5" w:rsidP="00BE55A5">
      <w:pPr>
        <w:jc w:val="center"/>
      </w:pPr>
      <w:r>
        <w:t>*If you click on the circles, you can stretch/drag/drop them*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7"/>
        <w:gridCol w:w="4759"/>
      </w:tblGrid>
      <w:tr w:rsidR="00BE55A5" w:rsidRPr="00EC691C" w:rsidTr="00BE55A5">
        <w:tc>
          <w:tcPr>
            <w:tcW w:w="1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55A5" w:rsidRPr="00EC691C" w:rsidRDefault="00BE55A5" w:rsidP="00BE55A5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EC691C">
              <w:rPr>
                <w:b/>
                <w:sz w:val="28"/>
                <w:szCs w:val="28"/>
              </w:rPr>
              <w:t>STANDARD:</w:t>
            </w:r>
          </w:p>
          <w:p w:rsidR="00BE55A5" w:rsidRDefault="00E508FE" w:rsidP="00BE55A5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RI.3.3</w:t>
            </w:r>
          </w:p>
          <w:p w:rsidR="00BE55A5" w:rsidRPr="00BE55A5" w:rsidRDefault="00E508FE" w:rsidP="00BE55A5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Describe the relationship between a series of historical events, scientific ideas or concepts, or steps in technical procedures in a text, using language that pertains to time, sequence, and cause and effect.</w:t>
            </w:r>
          </w:p>
        </w:tc>
      </w:tr>
      <w:tr w:rsidR="00BE55A5" w:rsidRPr="00EC691C" w:rsidTr="00BE55A5">
        <w:tc>
          <w:tcPr>
            <w:tcW w:w="1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55A5" w:rsidRPr="00EC691C" w:rsidRDefault="00087AA9" w:rsidP="00BE55A5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48000" behindDoc="0" locked="0" layoutInCell="1" allowOverlap="1">
                      <wp:simplePos x="0" y="0"/>
                      <wp:positionH relativeFrom="column">
                        <wp:posOffset>-68580</wp:posOffset>
                      </wp:positionH>
                      <wp:positionV relativeFrom="paragraph">
                        <wp:posOffset>161925</wp:posOffset>
                      </wp:positionV>
                      <wp:extent cx="685800" cy="228600"/>
                      <wp:effectExtent l="0" t="0" r="19050" b="19050"/>
                      <wp:wrapNone/>
                      <wp:docPr id="26" name="Ova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6858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4" o:spid="_x0000_s1026" style="position:absolute;margin-left:-5.4pt;margin-top:12.75pt;width:54pt;height:18pt;z-index: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" filled="f" strokecolor="windowText" strokeweight="2pt">
                      <v:path arrowok="t"/>
                    </v:oval>
                  </w:pict>
                </mc:Fallback>
              </mc:AlternateContent>
            </w:r>
            <w:r w:rsidR="00BE55A5" w:rsidRPr="00EC691C">
              <w:rPr>
                <w:b/>
                <w:sz w:val="28"/>
                <w:szCs w:val="28"/>
              </w:rPr>
              <w:t>UNWRAPPED STANDARD:</w:t>
            </w:r>
          </w:p>
          <w:p w:rsidR="00BE55A5" w:rsidRPr="00BE55A5" w:rsidRDefault="00087AA9" w:rsidP="00BE55A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49024" behindDoc="0" locked="0" layoutInCell="1" allowOverlap="1">
                      <wp:simplePos x="0" y="0"/>
                      <wp:positionH relativeFrom="column">
                        <wp:posOffset>2446020</wp:posOffset>
                      </wp:positionH>
                      <wp:positionV relativeFrom="paragraph">
                        <wp:posOffset>173990</wp:posOffset>
                      </wp:positionV>
                      <wp:extent cx="412115" cy="257175"/>
                      <wp:effectExtent l="0" t="0" r="26035" b="28575"/>
                      <wp:wrapNone/>
                      <wp:docPr id="25" name="Oval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412115" cy="257175"/>
                              </a:xfrm>
                              <a:prstGeom prst="ellipse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5" o:spid="_x0000_s1026" style="position:absolute;margin-left:192.6pt;margin-top:13.7pt;width:32.45pt;height:20.25pt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" filled="f" strokecolor="windowText" strokeweight="2pt">
                      <v:path arrowok="t"/>
                    </v:oval>
                  </w:pict>
                </mc:Fallback>
              </mc:AlternateContent>
            </w:r>
            <w:r w:rsidR="00E508FE">
              <w:rPr>
                <w:b/>
                <w:sz w:val="24"/>
                <w:szCs w:val="24"/>
              </w:rPr>
              <w:t xml:space="preserve">Describe the </w:t>
            </w:r>
            <w:r w:rsidR="00E508FE" w:rsidRPr="00E508FE">
              <w:rPr>
                <w:b/>
                <w:sz w:val="24"/>
                <w:szCs w:val="24"/>
                <w:u w:val="single"/>
              </w:rPr>
              <w:t>relationship between a series of historical events</w:t>
            </w:r>
            <w:r w:rsidR="00E508FE">
              <w:rPr>
                <w:b/>
                <w:sz w:val="24"/>
                <w:szCs w:val="24"/>
              </w:rPr>
              <w:t xml:space="preserve">, </w:t>
            </w:r>
            <w:r w:rsidR="00E508FE" w:rsidRPr="00E508FE">
              <w:rPr>
                <w:b/>
                <w:sz w:val="24"/>
                <w:szCs w:val="24"/>
                <w:u w:val="single"/>
              </w:rPr>
              <w:t>scientific ideas</w:t>
            </w:r>
            <w:r w:rsidR="00E508FE">
              <w:rPr>
                <w:b/>
                <w:sz w:val="24"/>
                <w:szCs w:val="24"/>
                <w:u w:val="single"/>
              </w:rPr>
              <w:t xml:space="preserve"> or concepts,</w:t>
            </w:r>
            <w:r w:rsidR="00E508FE">
              <w:rPr>
                <w:b/>
                <w:sz w:val="24"/>
                <w:szCs w:val="24"/>
              </w:rPr>
              <w:t xml:space="preserve">  or </w:t>
            </w:r>
            <w:r w:rsidR="00E508FE" w:rsidRPr="00E508FE">
              <w:rPr>
                <w:b/>
                <w:sz w:val="24"/>
                <w:szCs w:val="24"/>
                <w:u w:val="single"/>
              </w:rPr>
              <w:t>steps in technical procedures in a text,</w:t>
            </w:r>
            <w:r w:rsidR="00E508FE">
              <w:rPr>
                <w:b/>
                <w:sz w:val="24"/>
                <w:szCs w:val="24"/>
              </w:rPr>
              <w:t xml:space="preserve"> using </w:t>
            </w:r>
            <w:r w:rsidR="00E508FE" w:rsidRPr="00E508FE">
              <w:rPr>
                <w:b/>
                <w:sz w:val="24"/>
                <w:szCs w:val="24"/>
                <w:u w:val="single"/>
              </w:rPr>
              <w:t>language that pertains to time, sequence, and cause and effect.</w:t>
            </w:r>
          </w:p>
        </w:tc>
      </w:tr>
      <w:tr w:rsidR="00BE55A5" w:rsidRPr="00EC691C" w:rsidTr="00BE55A5"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55A5" w:rsidRDefault="00BE55A5" w:rsidP="00BE55A5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EC691C">
              <w:rPr>
                <w:b/>
                <w:sz w:val="28"/>
                <w:szCs w:val="28"/>
              </w:rPr>
              <w:t>CONCEPTS and CONTENT:</w:t>
            </w:r>
          </w:p>
          <w:p w:rsidR="00E508FE" w:rsidRDefault="00E508FE" w:rsidP="00BE55A5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E508FE" w:rsidRDefault="00E508FE" w:rsidP="00BE55A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Relationship between a series of historical event</w:t>
            </w:r>
          </w:p>
          <w:p w:rsidR="00E508FE" w:rsidRDefault="00E508FE" w:rsidP="00BE55A5">
            <w:pPr>
              <w:spacing w:after="0" w:line="240" w:lineRule="auto"/>
              <w:rPr>
                <w:sz w:val="24"/>
                <w:szCs w:val="24"/>
              </w:rPr>
            </w:pPr>
          </w:p>
          <w:p w:rsidR="00CF4F4D" w:rsidRDefault="00CF4F4D" w:rsidP="00BE55A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Scientific ideas</w:t>
            </w:r>
          </w:p>
          <w:p w:rsidR="00CF4F4D" w:rsidRDefault="00CF4F4D" w:rsidP="00BE55A5">
            <w:pPr>
              <w:spacing w:after="0" w:line="240" w:lineRule="auto"/>
              <w:rPr>
                <w:sz w:val="24"/>
                <w:szCs w:val="24"/>
              </w:rPr>
            </w:pPr>
          </w:p>
          <w:p w:rsidR="00CF4F4D" w:rsidRPr="00E508FE" w:rsidRDefault="00CF4F4D" w:rsidP="00BE55A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Steps in a procedure </w:t>
            </w:r>
          </w:p>
          <w:p w:rsidR="00BE55A5" w:rsidRDefault="00BE55A5" w:rsidP="00BE55A5">
            <w:pPr>
              <w:pStyle w:val="ListParagraph"/>
              <w:spacing w:after="0" w:line="240" w:lineRule="auto"/>
              <w:ind w:left="0"/>
              <w:rPr>
                <w:sz w:val="28"/>
                <w:szCs w:val="28"/>
              </w:rPr>
            </w:pPr>
          </w:p>
          <w:p w:rsidR="00CF4F4D" w:rsidRPr="00CF4F4D" w:rsidRDefault="00CF4F4D" w:rsidP="00BE55A5">
            <w:pPr>
              <w:pStyle w:val="ListParagraph"/>
              <w:spacing w:after="0" w:line="240" w:lineRule="auto"/>
              <w:ind w:left="0"/>
              <w:rPr>
                <w:sz w:val="24"/>
                <w:szCs w:val="24"/>
              </w:rPr>
            </w:pPr>
            <w:r w:rsidRPr="00CF4F4D">
              <w:rPr>
                <w:sz w:val="24"/>
                <w:szCs w:val="24"/>
              </w:rPr>
              <w:t>Language that pertains to time, sequence, or cause and effect</w:t>
            </w:r>
          </w:p>
          <w:p w:rsidR="00BE55A5" w:rsidRDefault="00BE55A5" w:rsidP="00BE55A5">
            <w:pPr>
              <w:pStyle w:val="ListParagraph"/>
              <w:spacing w:after="0" w:line="240" w:lineRule="auto"/>
              <w:ind w:left="360"/>
              <w:rPr>
                <w:sz w:val="28"/>
                <w:szCs w:val="28"/>
              </w:rPr>
            </w:pPr>
          </w:p>
          <w:p w:rsidR="00BE55A5" w:rsidRPr="00EC691C" w:rsidRDefault="00BE55A5" w:rsidP="00BE55A5">
            <w:pPr>
              <w:pStyle w:val="ListParagraph"/>
              <w:spacing w:after="0" w:line="240" w:lineRule="auto"/>
              <w:ind w:left="0"/>
              <w:rPr>
                <w:sz w:val="28"/>
                <w:szCs w:val="28"/>
              </w:rPr>
            </w:pPr>
          </w:p>
        </w:tc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55A5" w:rsidRPr="00EC691C" w:rsidRDefault="00BE55A5" w:rsidP="00BE55A5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EC691C">
              <w:rPr>
                <w:b/>
                <w:sz w:val="28"/>
                <w:szCs w:val="28"/>
              </w:rPr>
              <w:t>SKILLS:</w:t>
            </w:r>
          </w:p>
          <w:p w:rsidR="00BE55A5" w:rsidRPr="00EC691C" w:rsidRDefault="00BE55A5" w:rsidP="00BE55A5">
            <w:pPr>
              <w:spacing w:after="0" w:line="240" w:lineRule="auto"/>
              <w:rPr>
                <w:sz w:val="28"/>
                <w:szCs w:val="28"/>
              </w:rPr>
            </w:pPr>
          </w:p>
          <w:p w:rsidR="00BE55A5" w:rsidRPr="00CF4F4D" w:rsidRDefault="00CF4F4D" w:rsidP="00E508FE">
            <w:pPr>
              <w:spacing w:after="0" w:line="240" w:lineRule="auto"/>
              <w:rPr>
                <w:sz w:val="24"/>
                <w:szCs w:val="24"/>
              </w:rPr>
            </w:pPr>
            <w:r w:rsidRPr="00CF4F4D">
              <w:rPr>
                <w:sz w:val="24"/>
                <w:szCs w:val="24"/>
              </w:rPr>
              <w:t>Describe</w:t>
            </w:r>
          </w:p>
          <w:p w:rsidR="00CF4F4D" w:rsidRPr="00CF4F4D" w:rsidRDefault="00CF4F4D" w:rsidP="00E508FE">
            <w:pPr>
              <w:spacing w:after="0" w:line="240" w:lineRule="auto"/>
              <w:rPr>
                <w:sz w:val="24"/>
                <w:szCs w:val="24"/>
              </w:rPr>
            </w:pPr>
          </w:p>
          <w:p w:rsidR="00CF4F4D" w:rsidRPr="00EC691C" w:rsidRDefault="00CF4F4D" w:rsidP="00E508FE">
            <w:pPr>
              <w:spacing w:after="0" w:line="240" w:lineRule="auto"/>
              <w:rPr>
                <w:sz w:val="28"/>
                <w:szCs w:val="28"/>
              </w:rPr>
            </w:pPr>
            <w:r w:rsidRPr="00CF4F4D">
              <w:rPr>
                <w:sz w:val="24"/>
                <w:szCs w:val="24"/>
              </w:rPr>
              <w:t>Using language</w:t>
            </w:r>
            <w:r>
              <w:rPr>
                <w:sz w:val="28"/>
                <w:szCs w:val="28"/>
              </w:rPr>
              <w:t xml:space="preserve"> </w:t>
            </w:r>
          </w:p>
        </w:tc>
      </w:tr>
    </w:tbl>
    <w:p w:rsidR="009A0498" w:rsidRDefault="009A0498" w:rsidP="009A0498"/>
    <w:p w:rsidR="00CF4F4D" w:rsidRDefault="00CF4F4D" w:rsidP="00CF4F4D">
      <w:pPr>
        <w:ind w:firstLine="720"/>
      </w:pPr>
      <w:r>
        <w:t>Standards Unwrapped:_RI.3.4_________________________  Grade Level:______3________</w:t>
      </w:r>
    </w:p>
    <w:p w:rsidR="00CF4F4D" w:rsidRDefault="00CF4F4D" w:rsidP="00CF4F4D">
      <w:pPr>
        <w:jc w:val="center"/>
      </w:pPr>
      <w:r>
        <w:t>*If you click on the circles, you can stretch/drag/drop them*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04"/>
        <w:gridCol w:w="4772"/>
      </w:tblGrid>
      <w:tr w:rsidR="00CF4F4D" w:rsidRPr="00EC691C" w:rsidTr="00CF4F4D">
        <w:tc>
          <w:tcPr>
            <w:tcW w:w="1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4F4D" w:rsidRPr="00EC691C" w:rsidRDefault="00CF4F4D" w:rsidP="00CF4F4D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EC691C">
              <w:rPr>
                <w:b/>
                <w:sz w:val="28"/>
                <w:szCs w:val="28"/>
              </w:rPr>
              <w:t>STANDARD:</w:t>
            </w:r>
          </w:p>
          <w:p w:rsidR="00CF4F4D" w:rsidRDefault="00CF4F4D" w:rsidP="00CF4F4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RI.3.4</w:t>
            </w:r>
          </w:p>
          <w:p w:rsidR="00CF4F4D" w:rsidRPr="00BE55A5" w:rsidRDefault="00CF4F4D" w:rsidP="00CF4F4D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Determine the meaning of general academic and domain specific words and phrases in a text relevant to grade 3 topic of subject area.</w:t>
            </w:r>
          </w:p>
        </w:tc>
      </w:tr>
      <w:tr w:rsidR="00CF4F4D" w:rsidRPr="00EC691C" w:rsidTr="00CF4F4D">
        <w:tc>
          <w:tcPr>
            <w:tcW w:w="1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4F4D" w:rsidRPr="00EC691C" w:rsidRDefault="00087AA9" w:rsidP="00CF4F4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0048" behindDoc="0" locked="0" layoutInCell="1" allowOverlap="1">
                      <wp:simplePos x="0" y="0"/>
                      <wp:positionH relativeFrom="column">
                        <wp:posOffset>-68580</wp:posOffset>
                      </wp:positionH>
                      <wp:positionV relativeFrom="paragraph">
                        <wp:posOffset>156210</wp:posOffset>
                      </wp:positionV>
                      <wp:extent cx="1600200" cy="337185"/>
                      <wp:effectExtent l="0" t="0" r="19050" b="24765"/>
                      <wp:wrapNone/>
                      <wp:docPr id="24" name="Ova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600200" cy="337185"/>
                              </a:xfrm>
                              <a:prstGeom prst="ellipse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4" o:spid="_x0000_s1026" style="position:absolute;margin-left:-5.4pt;margin-top:12.3pt;width:126pt;height:26.55pt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" filled="f" strokecolor="windowText" strokeweight="2pt">
                      <v:path arrowok="t"/>
                    </v:oval>
                  </w:pict>
                </mc:Fallback>
              </mc:AlternateContent>
            </w:r>
            <w:r w:rsidR="00CF4F4D" w:rsidRPr="00EC691C">
              <w:rPr>
                <w:b/>
                <w:sz w:val="28"/>
                <w:szCs w:val="28"/>
              </w:rPr>
              <w:t>UNWRAPPED STANDARD:</w:t>
            </w:r>
          </w:p>
          <w:p w:rsidR="00CF4F4D" w:rsidRPr="00BE55A5" w:rsidRDefault="00CF4F4D" w:rsidP="00CF4F4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Determine the meaning of </w:t>
            </w:r>
            <w:r w:rsidRPr="00CF4F4D">
              <w:rPr>
                <w:b/>
                <w:sz w:val="24"/>
                <w:szCs w:val="24"/>
                <w:u w:val="single"/>
              </w:rPr>
              <w:t>general academic</w:t>
            </w:r>
            <w:r>
              <w:rPr>
                <w:b/>
                <w:sz w:val="24"/>
                <w:szCs w:val="24"/>
              </w:rPr>
              <w:t xml:space="preserve"> and </w:t>
            </w:r>
            <w:r w:rsidRPr="00CF4F4D">
              <w:rPr>
                <w:b/>
                <w:sz w:val="24"/>
                <w:szCs w:val="24"/>
                <w:u w:val="single"/>
              </w:rPr>
              <w:t>domain specific words</w:t>
            </w:r>
            <w:r>
              <w:rPr>
                <w:b/>
                <w:sz w:val="24"/>
                <w:szCs w:val="24"/>
              </w:rPr>
              <w:t xml:space="preserve"> and </w:t>
            </w:r>
            <w:r w:rsidRPr="00CF4F4D">
              <w:rPr>
                <w:b/>
                <w:sz w:val="24"/>
                <w:szCs w:val="24"/>
                <w:u w:val="single"/>
              </w:rPr>
              <w:t>phrases in a text relevant to grade 3 topic of subject area.</w:t>
            </w:r>
          </w:p>
        </w:tc>
      </w:tr>
      <w:tr w:rsidR="00CF4F4D" w:rsidRPr="00EC691C" w:rsidTr="00CF4F4D"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4F4D" w:rsidRDefault="00CF4F4D" w:rsidP="00CF4F4D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EC691C">
              <w:rPr>
                <w:b/>
                <w:sz w:val="28"/>
                <w:szCs w:val="28"/>
              </w:rPr>
              <w:t>CONCEPTS and CONTENT:</w:t>
            </w:r>
          </w:p>
          <w:p w:rsidR="00CF4F4D" w:rsidRDefault="00CF4F4D" w:rsidP="00CF4F4D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CF4F4D" w:rsidRPr="00CF4F4D" w:rsidRDefault="00CF4F4D" w:rsidP="00CF4F4D">
            <w:pPr>
              <w:pStyle w:val="ListParagraph"/>
              <w:spacing w:after="0" w:line="240" w:lineRule="auto"/>
              <w:ind w:left="0"/>
              <w:rPr>
                <w:sz w:val="24"/>
                <w:szCs w:val="24"/>
              </w:rPr>
            </w:pPr>
            <w:r w:rsidRPr="00CF4F4D">
              <w:rPr>
                <w:sz w:val="24"/>
                <w:szCs w:val="24"/>
              </w:rPr>
              <w:t>General academic</w:t>
            </w:r>
          </w:p>
          <w:p w:rsidR="00CF4F4D" w:rsidRPr="00CF4F4D" w:rsidRDefault="00CF4F4D" w:rsidP="00CF4F4D">
            <w:pPr>
              <w:pStyle w:val="ListParagraph"/>
              <w:spacing w:after="0" w:line="240" w:lineRule="auto"/>
              <w:ind w:left="0"/>
              <w:rPr>
                <w:sz w:val="24"/>
                <w:szCs w:val="24"/>
              </w:rPr>
            </w:pPr>
            <w:r w:rsidRPr="00CF4F4D">
              <w:rPr>
                <w:sz w:val="24"/>
                <w:szCs w:val="24"/>
              </w:rPr>
              <w:t>Domain specific</w:t>
            </w:r>
          </w:p>
          <w:p w:rsidR="00CF4F4D" w:rsidRPr="00CF4F4D" w:rsidRDefault="00CF4F4D" w:rsidP="00CF4F4D">
            <w:pPr>
              <w:pStyle w:val="ListParagraph"/>
              <w:spacing w:after="0" w:line="240" w:lineRule="auto"/>
              <w:ind w:left="0"/>
              <w:rPr>
                <w:sz w:val="24"/>
                <w:szCs w:val="24"/>
              </w:rPr>
            </w:pPr>
            <w:r w:rsidRPr="00CF4F4D">
              <w:rPr>
                <w:sz w:val="24"/>
                <w:szCs w:val="24"/>
              </w:rPr>
              <w:t>Phrases</w:t>
            </w:r>
          </w:p>
          <w:p w:rsidR="00CF4F4D" w:rsidRPr="00CF4F4D" w:rsidRDefault="00CF4F4D" w:rsidP="00CF4F4D">
            <w:pPr>
              <w:pStyle w:val="ListParagraph"/>
              <w:spacing w:after="0" w:line="240" w:lineRule="auto"/>
              <w:ind w:left="0"/>
              <w:rPr>
                <w:sz w:val="24"/>
                <w:szCs w:val="24"/>
              </w:rPr>
            </w:pPr>
            <w:r w:rsidRPr="00CF4F4D">
              <w:rPr>
                <w:sz w:val="24"/>
                <w:szCs w:val="24"/>
              </w:rPr>
              <w:t>(all relevant to third grade topics)</w:t>
            </w:r>
          </w:p>
          <w:p w:rsidR="00CF4F4D" w:rsidRPr="00EC691C" w:rsidRDefault="00CF4F4D" w:rsidP="00CF4F4D">
            <w:pPr>
              <w:pStyle w:val="ListParagraph"/>
              <w:spacing w:after="0" w:line="240" w:lineRule="auto"/>
              <w:ind w:left="0"/>
              <w:rPr>
                <w:sz w:val="28"/>
                <w:szCs w:val="28"/>
              </w:rPr>
            </w:pPr>
          </w:p>
        </w:tc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4F4D" w:rsidRPr="00EC691C" w:rsidRDefault="00CF4F4D" w:rsidP="00CF4F4D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EC691C">
              <w:rPr>
                <w:b/>
                <w:sz w:val="28"/>
                <w:szCs w:val="28"/>
              </w:rPr>
              <w:lastRenderedPageBreak/>
              <w:t>SKILLS:</w:t>
            </w:r>
          </w:p>
          <w:p w:rsidR="00CF4F4D" w:rsidRPr="00EC691C" w:rsidRDefault="00CF4F4D" w:rsidP="00CF4F4D">
            <w:pPr>
              <w:spacing w:after="0" w:line="240" w:lineRule="auto"/>
              <w:rPr>
                <w:sz w:val="28"/>
                <w:szCs w:val="28"/>
              </w:rPr>
            </w:pPr>
          </w:p>
          <w:p w:rsidR="00CF4F4D" w:rsidRPr="00EC691C" w:rsidRDefault="00CF4F4D" w:rsidP="00CF4F4D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Determine the meaning</w:t>
            </w:r>
          </w:p>
        </w:tc>
      </w:tr>
    </w:tbl>
    <w:p w:rsidR="00CF4F4D" w:rsidRDefault="00CF4F4D" w:rsidP="009A0498"/>
    <w:p w:rsidR="00CF4F4D" w:rsidRDefault="00CF4F4D" w:rsidP="00CF4F4D">
      <w:pPr>
        <w:ind w:firstLine="720"/>
      </w:pPr>
      <w:r>
        <w:t>Standards Unwrapped:_RI.3.5_________________________  Grade Level:______3________</w:t>
      </w:r>
    </w:p>
    <w:p w:rsidR="00CF4F4D" w:rsidRDefault="00CF4F4D" w:rsidP="00CF4F4D">
      <w:pPr>
        <w:jc w:val="center"/>
      </w:pPr>
      <w:r>
        <w:t>*If you click on the circles, you can stretch/drag/drop them*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97"/>
        <w:gridCol w:w="4679"/>
      </w:tblGrid>
      <w:tr w:rsidR="00CF4F4D" w:rsidRPr="00EC691C" w:rsidTr="00CF4F4D">
        <w:tc>
          <w:tcPr>
            <w:tcW w:w="1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4F4D" w:rsidRPr="00EC691C" w:rsidRDefault="00CF4F4D" w:rsidP="00CF4F4D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EC691C">
              <w:rPr>
                <w:b/>
                <w:sz w:val="28"/>
                <w:szCs w:val="28"/>
              </w:rPr>
              <w:t>STANDARD:</w:t>
            </w:r>
          </w:p>
          <w:p w:rsidR="00CF4F4D" w:rsidRDefault="00087AA9" w:rsidP="00CF4F4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3120" behindDoc="0" locked="0" layoutInCell="1" allowOverlap="1">
                      <wp:simplePos x="0" y="0"/>
                      <wp:positionH relativeFrom="column">
                        <wp:posOffset>4732020</wp:posOffset>
                      </wp:positionH>
                      <wp:positionV relativeFrom="paragraph">
                        <wp:posOffset>85090</wp:posOffset>
                      </wp:positionV>
                      <wp:extent cx="455930" cy="494665"/>
                      <wp:effectExtent l="17145" t="18415" r="12700" b="20320"/>
                      <wp:wrapNone/>
                      <wp:docPr id="23" name="Ova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flipV="1">
                                <a:off x="0" y="0"/>
                                <a:ext cx="455930" cy="494665"/>
                              </a:xfrm>
                              <a:prstGeom prst="ellipse">
                                <a:avLst/>
                              </a:prstGeom>
                              <a:noFill/>
                              <a:ln w="25400" algn="ctr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4" o:spid="_x0000_s1026" style="position:absolute;margin-left:372.6pt;margin-top:6.7pt;width:35.9pt;height:38.95pt;flip:y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" filled="f" strokeweight="2pt"/>
                  </w:pict>
                </mc:Fallback>
              </mc:AlternateContent>
            </w:r>
            <w:r w:rsidR="00CF4F4D">
              <w:rPr>
                <w:b/>
                <w:sz w:val="28"/>
                <w:szCs w:val="28"/>
              </w:rPr>
              <w:t>RI.3.5</w:t>
            </w:r>
          </w:p>
          <w:p w:rsidR="00CF4F4D" w:rsidRPr="00BE55A5" w:rsidRDefault="00CF4F4D" w:rsidP="00CF4F4D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Use text features and search tools (e.g. key words, sidebars, hyperlinks) to locate information relevant to a give topic efficiently.</w:t>
            </w:r>
          </w:p>
        </w:tc>
      </w:tr>
      <w:tr w:rsidR="00CF4F4D" w:rsidRPr="00EC691C" w:rsidTr="00CF4F4D">
        <w:tc>
          <w:tcPr>
            <w:tcW w:w="1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4F4D" w:rsidRPr="00EC691C" w:rsidRDefault="00087AA9" w:rsidP="00CF4F4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2096" behindDoc="0" locked="0" layoutInCell="1" allowOverlap="1">
                      <wp:simplePos x="0" y="0"/>
                      <wp:positionH relativeFrom="column">
                        <wp:posOffset>4732020</wp:posOffset>
                      </wp:positionH>
                      <wp:positionV relativeFrom="paragraph">
                        <wp:posOffset>187325</wp:posOffset>
                      </wp:positionV>
                      <wp:extent cx="455930" cy="259715"/>
                      <wp:effectExtent l="0" t="0" r="20320" b="26035"/>
                      <wp:wrapNone/>
                      <wp:docPr id="22" name="Ova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455930" cy="259715"/>
                              </a:xfrm>
                              <a:prstGeom prst="ellipse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4" o:spid="_x0000_s1026" style="position:absolute;margin-left:372.6pt;margin-top:14.75pt;width:35.9pt;height:20.45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" filled="f" strokecolor="windowText" strokeweight="2pt">
                      <v:path arrowok="t"/>
                    </v:oval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1072" behindDoc="0" locked="0" layoutInCell="1" allowOverlap="1">
                      <wp:simplePos x="0" y="0"/>
                      <wp:positionH relativeFrom="column">
                        <wp:posOffset>-68580</wp:posOffset>
                      </wp:positionH>
                      <wp:positionV relativeFrom="paragraph">
                        <wp:posOffset>156210</wp:posOffset>
                      </wp:positionV>
                      <wp:extent cx="342900" cy="259715"/>
                      <wp:effectExtent l="0" t="0" r="19050" b="26035"/>
                      <wp:wrapNone/>
                      <wp:docPr id="21" name="Ova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42900" cy="259715"/>
                              </a:xfrm>
                              <a:prstGeom prst="ellipse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4" o:spid="_x0000_s1026" style="position:absolute;margin-left:-5.4pt;margin-top:12.3pt;width:27pt;height:20.45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" filled="f" strokecolor="windowText" strokeweight="2pt">
                      <v:path arrowok="t"/>
                    </v:oval>
                  </w:pict>
                </mc:Fallback>
              </mc:AlternateContent>
            </w:r>
            <w:r w:rsidR="00CF4F4D" w:rsidRPr="00EC691C">
              <w:rPr>
                <w:b/>
                <w:sz w:val="28"/>
                <w:szCs w:val="28"/>
              </w:rPr>
              <w:t>UNWRAPPED STANDARD:</w:t>
            </w:r>
          </w:p>
          <w:p w:rsidR="00CF4F4D" w:rsidRPr="00BE55A5" w:rsidRDefault="00087AA9" w:rsidP="00CF4F4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4144" behindDoc="0" locked="0" layoutInCell="1" allowOverlap="1">
                      <wp:simplePos x="0" y="0"/>
                      <wp:positionH relativeFrom="column">
                        <wp:posOffset>1417320</wp:posOffset>
                      </wp:positionH>
                      <wp:positionV relativeFrom="paragraph">
                        <wp:posOffset>198755</wp:posOffset>
                      </wp:positionV>
                      <wp:extent cx="800100" cy="259715"/>
                      <wp:effectExtent l="0" t="0" r="19050" b="26035"/>
                      <wp:wrapNone/>
                      <wp:docPr id="20" name="Ova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800100" cy="259715"/>
                              </a:xfrm>
                              <a:prstGeom prst="ellipse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4" o:spid="_x0000_s1026" style="position:absolute;margin-left:111.6pt;margin-top:15.65pt;width:63pt;height:20.4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" filled="f" strokecolor="windowText" strokeweight="2pt">
                      <v:path arrowok="t"/>
                    </v:oval>
                  </w:pict>
                </mc:Fallback>
              </mc:AlternateContent>
            </w:r>
            <w:r w:rsidR="00CF4F4D">
              <w:rPr>
                <w:b/>
                <w:sz w:val="24"/>
                <w:szCs w:val="24"/>
              </w:rPr>
              <w:t xml:space="preserve">Use </w:t>
            </w:r>
            <w:r w:rsidR="00CF4F4D" w:rsidRPr="000C4C1B">
              <w:rPr>
                <w:b/>
                <w:sz w:val="24"/>
                <w:szCs w:val="24"/>
                <w:u w:val="single"/>
              </w:rPr>
              <w:t>text features</w:t>
            </w:r>
            <w:r w:rsidR="00CF4F4D">
              <w:rPr>
                <w:b/>
                <w:sz w:val="24"/>
                <w:szCs w:val="24"/>
              </w:rPr>
              <w:t xml:space="preserve"> and </w:t>
            </w:r>
            <w:r w:rsidR="00CF4F4D" w:rsidRPr="000C4C1B">
              <w:rPr>
                <w:b/>
                <w:sz w:val="24"/>
                <w:szCs w:val="24"/>
                <w:u w:val="single"/>
              </w:rPr>
              <w:t>search tools</w:t>
            </w:r>
            <w:r w:rsidR="00CF4F4D">
              <w:rPr>
                <w:b/>
                <w:sz w:val="24"/>
                <w:szCs w:val="24"/>
              </w:rPr>
              <w:t xml:space="preserve"> (e.g. key words, sidebars, hyperlinks) to locate i</w:t>
            </w:r>
            <w:r w:rsidR="00CF4F4D" w:rsidRPr="000C4C1B">
              <w:rPr>
                <w:b/>
                <w:sz w:val="24"/>
                <w:szCs w:val="24"/>
                <w:u w:val="single"/>
              </w:rPr>
              <w:t>nformation</w:t>
            </w:r>
            <w:r w:rsidR="00CF4F4D">
              <w:rPr>
                <w:b/>
                <w:sz w:val="24"/>
                <w:szCs w:val="24"/>
              </w:rPr>
              <w:t xml:space="preserve"> relevant to a give topic efficiently.</w:t>
            </w:r>
          </w:p>
        </w:tc>
      </w:tr>
      <w:tr w:rsidR="00CF4F4D" w:rsidRPr="00EC691C" w:rsidTr="00CF4F4D"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4F4D" w:rsidRDefault="00CF4F4D" w:rsidP="00CF4F4D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EC691C">
              <w:rPr>
                <w:b/>
                <w:sz w:val="28"/>
                <w:szCs w:val="28"/>
              </w:rPr>
              <w:t>CONCEPTS and CONTENT:</w:t>
            </w:r>
          </w:p>
          <w:p w:rsidR="000C4C1B" w:rsidRDefault="000C4C1B" w:rsidP="00CF4F4D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0C4C1B" w:rsidRDefault="000C4C1B" w:rsidP="0048213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Text features</w:t>
            </w:r>
          </w:p>
          <w:p w:rsidR="000C4C1B" w:rsidRDefault="000C4C1B" w:rsidP="000C4C1B">
            <w:pPr>
              <w:spacing w:after="0" w:line="240" w:lineRule="auto"/>
              <w:rPr>
                <w:sz w:val="24"/>
                <w:szCs w:val="24"/>
              </w:rPr>
            </w:pPr>
          </w:p>
          <w:p w:rsidR="000C4C1B" w:rsidRDefault="000C4C1B" w:rsidP="000C4C1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Search tools</w:t>
            </w:r>
          </w:p>
          <w:p w:rsidR="000C4C1B" w:rsidRDefault="000C4C1B" w:rsidP="000C4C1B">
            <w:pPr>
              <w:numPr>
                <w:ilvl w:val="0"/>
                <w:numId w:val="5"/>
              </w:num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Key words</w:t>
            </w:r>
          </w:p>
          <w:p w:rsidR="000C4C1B" w:rsidRDefault="000C4C1B" w:rsidP="000C4C1B">
            <w:pPr>
              <w:numPr>
                <w:ilvl w:val="0"/>
                <w:numId w:val="5"/>
              </w:num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Sidebars</w:t>
            </w:r>
          </w:p>
          <w:p w:rsidR="000C4C1B" w:rsidRDefault="000C4C1B" w:rsidP="000C4C1B">
            <w:pPr>
              <w:numPr>
                <w:ilvl w:val="0"/>
                <w:numId w:val="5"/>
              </w:num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Hyperlinks</w:t>
            </w:r>
          </w:p>
          <w:p w:rsidR="000C4C1B" w:rsidRDefault="000C4C1B" w:rsidP="000C4C1B">
            <w:pPr>
              <w:spacing w:after="0" w:line="240" w:lineRule="auto"/>
              <w:rPr>
                <w:sz w:val="24"/>
                <w:szCs w:val="24"/>
              </w:rPr>
            </w:pPr>
          </w:p>
          <w:p w:rsidR="000C4C1B" w:rsidRPr="000C4C1B" w:rsidRDefault="000C4C1B" w:rsidP="000C4C1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Relevant information on a given topic</w:t>
            </w:r>
          </w:p>
          <w:p w:rsidR="00CF4F4D" w:rsidRDefault="00CF4F4D" w:rsidP="00CF4F4D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CF4F4D" w:rsidRPr="00EC691C" w:rsidRDefault="00CF4F4D" w:rsidP="000C4C1B">
            <w:pPr>
              <w:pStyle w:val="ListParagraph"/>
              <w:spacing w:after="0" w:line="240" w:lineRule="auto"/>
              <w:ind w:left="0"/>
              <w:rPr>
                <w:sz w:val="28"/>
                <w:szCs w:val="28"/>
              </w:rPr>
            </w:pPr>
          </w:p>
        </w:tc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4F4D" w:rsidRPr="00EC691C" w:rsidRDefault="00CF4F4D" w:rsidP="00CF4F4D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EC691C">
              <w:rPr>
                <w:b/>
                <w:sz w:val="28"/>
                <w:szCs w:val="28"/>
              </w:rPr>
              <w:t>SKILLS:</w:t>
            </w:r>
          </w:p>
          <w:p w:rsidR="00CF4F4D" w:rsidRPr="00EC691C" w:rsidRDefault="00CF4F4D" w:rsidP="00CF4F4D">
            <w:pPr>
              <w:spacing w:after="0" w:line="240" w:lineRule="auto"/>
              <w:rPr>
                <w:sz w:val="28"/>
                <w:szCs w:val="28"/>
              </w:rPr>
            </w:pPr>
          </w:p>
          <w:p w:rsidR="00CF4F4D" w:rsidRDefault="000C4C1B" w:rsidP="00CF4F4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Use</w:t>
            </w:r>
          </w:p>
          <w:p w:rsidR="000C4C1B" w:rsidRDefault="000C4C1B" w:rsidP="00CF4F4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Locate</w:t>
            </w:r>
          </w:p>
          <w:p w:rsidR="000C4C1B" w:rsidRPr="00EC691C" w:rsidRDefault="000C4C1B" w:rsidP="00CF4F4D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Efficiently</w:t>
            </w:r>
          </w:p>
        </w:tc>
      </w:tr>
    </w:tbl>
    <w:p w:rsidR="000C4C1B" w:rsidRDefault="000C4C1B" w:rsidP="00482133"/>
    <w:p w:rsidR="000C4C1B" w:rsidRDefault="000C4C1B" w:rsidP="000C4C1B">
      <w:pPr>
        <w:ind w:firstLine="720"/>
      </w:pPr>
      <w:r>
        <w:t>Standards Unwrapped:_RI.3.6_________________________  Grade Level:______3________</w:t>
      </w:r>
    </w:p>
    <w:p w:rsidR="000C4C1B" w:rsidRDefault="000C4C1B" w:rsidP="000C4C1B">
      <w:pPr>
        <w:jc w:val="center"/>
      </w:pPr>
      <w:r>
        <w:t>*If you click on the circles, you can stretch/drag/drop them*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01"/>
        <w:gridCol w:w="4775"/>
      </w:tblGrid>
      <w:tr w:rsidR="000C4C1B" w:rsidRPr="00EC691C" w:rsidTr="000C4C1B">
        <w:tc>
          <w:tcPr>
            <w:tcW w:w="1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4C1B" w:rsidRPr="00EC691C" w:rsidRDefault="000C4C1B" w:rsidP="000C4C1B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EC691C">
              <w:rPr>
                <w:b/>
                <w:sz w:val="28"/>
                <w:szCs w:val="28"/>
              </w:rPr>
              <w:t>STANDARD:</w:t>
            </w:r>
          </w:p>
          <w:p w:rsidR="000C4C1B" w:rsidRDefault="000C4C1B" w:rsidP="000C4C1B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RI.3.6</w:t>
            </w:r>
          </w:p>
          <w:p w:rsidR="000C4C1B" w:rsidRDefault="000C4C1B" w:rsidP="000C4C1B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Distinguish their own point of view from that of the author of a text.</w:t>
            </w:r>
          </w:p>
          <w:p w:rsidR="000C4C1B" w:rsidRPr="00BE55A5" w:rsidRDefault="000C4C1B" w:rsidP="000C4C1B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0C4C1B" w:rsidRPr="00EC691C" w:rsidTr="000C4C1B">
        <w:tc>
          <w:tcPr>
            <w:tcW w:w="1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4C1B" w:rsidRPr="00EC691C" w:rsidRDefault="00087AA9" w:rsidP="000C4C1B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>
                      <wp:simplePos x="0" y="0"/>
                      <wp:positionH relativeFrom="column">
                        <wp:posOffset>-67310</wp:posOffset>
                      </wp:positionH>
                      <wp:positionV relativeFrom="paragraph">
                        <wp:posOffset>160020</wp:posOffset>
                      </wp:positionV>
                      <wp:extent cx="914400" cy="259715"/>
                      <wp:effectExtent l="0" t="0" r="19050" b="26035"/>
                      <wp:wrapNone/>
                      <wp:docPr id="19" name="Ova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914400" cy="259715"/>
                              </a:xfrm>
                              <a:prstGeom prst="ellipse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4" o:spid="_x0000_s1026" style="position:absolute;margin-left:-5.3pt;margin-top:12.6pt;width:1in;height:20.4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" filled="f" strokecolor="windowText" strokeweight="2pt">
                      <v:path arrowok="t"/>
                    </v:oval>
                  </w:pict>
                </mc:Fallback>
              </mc:AlternateContent>
            </w:r>
            <w:r w:rsidR="000C4C1B" w:rsidRPr="00EC691C">
              <w:rPr>
                <w:b/>
                <w:sz w:val="28"/>
                <w:szCs w:val="28"/>
              </w:rPr>
              <w:t>UNWRAPPED STANDARD:</w:t>
            </w:r>
          </w:p>
          <w:p w:rsidR="000C4C1B" w:rsidRPr="000C4C1B" w:rsidRDefault="000C4C1B" w:rsidP="000C4C1B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Distinguish their </w:t>
            </w:r>
            <w:r w:rsidRPr="000C4C1B">
              <w:rPr>
                <w:b/>
                <w:sz w:val="28"/>
                <w:szCs w:val="28"/>
                <w:u w:val="single"/>
              </w:rPr>
              <w:t>own point of view from that of the author of a text</w:t>
            </w:r>
            <w:r w:rsidRPr="000C4C1B">
              <w:rPr>
                <w:b/>
                <w:sz w:val="28"/>
                <w:szCs w:val="28"/>
              </w:rPr>
              <w:t>.</w:t>
            </w:r>
          </w:p>
          <w:p w:rsidR="000C4C1B" w:rsidRPr="00BE55A5" w:rsidRDefault="000C4C1B" w:rsidP="000C4C1B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0C4C1B" w:rsidRPr="00EC691C" w:rsidTr="000C4C1B"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4C1B" w:rsidRDefault="000C4C1B" w:rsidP="000C4C1B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EC691C">
              <w:rPr>
                <w:b/>
                <w:sz w:val="28"/>
                <w:szCs w:val="28"/>
              </w:rPr>
              <w:lastRenderedPageBreak/>
              <w:t>CONCEPTS and CONTENT:</w:t>
            </w:r>
          </w:p>
          <w:p w:rsidR="000C4C1B" w:rsidRDefault="000C4C1B" w:rsidP="000C4C1B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0C4C1B" w:rsidRPr="000C4C1B" w:rsidRDefault="000C4C1B" w:rsidP="000C4C1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Own point of view from that of the author of the text</w:t>
            </w:r>
          </w:p>
          <w:p w:rsidR="000C4C1B" w:rsidRDefault="000C4C1B" w:rsidP="000C4C1B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0C4C1B" w:rsidRPr="00EC691C" w:rsidRDefault="000C4C1B" w:rsidP="000C4C1B">
            <w:pPr>
              <w:pStyle w:val="ListParagraph"/>
              <w:spacing w:after="0" w:line="240" w:lineRule="auto"/>
              <w:ind w:left="0"/>
              <w:rPr>
                <w:sz w:val="28"/>
                <w:szCs w:val="28"/>
              </w:rPr>
            </w:pPr>
          </w:p>
        </w:tc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4C1B" w:rsidRPr="00EC691C" w:rsidRDefault="000C4C1B" w:rsidP="000C4C1B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EC691C">
              <w:rPr>
                <w:b/>
                <w:sz w:val="28"/>
                <w:szCs w:val="28"/>
              </w:rPr>
              <w:t>SKILLS:</w:t>
            </w:r>
          </w:p>
          <w:p w:rsidR="000C4C1B" w:rsidRPr="00EC691C" w:rsidRDefault="000C4C1B" w:rsidP="000C4C1B">
            <w:pPr>
              <w:spacing w:after="0" w:line="240" w:lineRule="auto"/>
              <w:rPr>
                <w:sz w:val="28"/>
                <w:szCs w:val="28"/>
              </w:rPr>
            </w:pPr>
          </w:p>
          <w:p w:rsidR="000C4C1B" w:rsidRPr="00EC691C" w:rsidRDefault="000C4C1B" w:rsidP="000C4C1B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Distinguish own point of view</w:t>
            </w:r>
          </w:p>
        </w:tc>
      </w:tr>
    </w:tbl>
    <w:p w:rsidR="000C4C1B" w:rsidRDefault="000C4C1B" w:rsidP="009A0498"/>
    <w:p w:rsidR="000C4C1B" w:rsidRDefault="000C4C1B" w:rsidP="000C4C1B">
      <w:pPr>
        <w:ind w:firstLine="720"/>
      </w:pPr>
      <w:r>
        <w:t>Standards Unwrapped:_RI.3.7_________________________  Grade Level:______3________</w:t>
      </w:r>
    </w:p>
    <w:p w:rsidR="000C4C1B" w:rsidRDefault="000C4C1B" w:rsidP="000C4C1B">
      <w:pPr>
        <w:jc w:val="center"/>
      </w:pPr>
      <w:r>
        <w:t>*If you click on the circles, you can stretch/drag/drop them*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79"/>
        <w:gridCol w:w="4797"/>
      </w:tblGrid>
      <w:tr w:rsidR="000C4C1B" w:rsidRPr="00EC691C" w:rsidTr="000C4C1B">
        <w:tc>
          <w:tcPr>
            <w:tcW w:w="1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4C1B" w:rsidRPr="00EC691C" w:rsidRDefault="000C4C1B" w:rsidP="000C4C1B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EC691C">
              <w:rPr>
                <w:b/>
                <w:sz w:val="28"/>
                <w:szCs w:val="28"/>
              </w:rPr>
              <w:t>STANDARD:</w:t>
            </w:r>
          </w:p>
          <w:p w:rsidR="000C4C1B" w:rsidRDefault="000C4C1B" w:rsidP="000C4C1B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RI.3.7</w:t>
            </w:r>
          </w:p>
          <w:p w:rsidR="000C4C1B" w:rsidRDefault="000C4C1B" w:rsidP="000C4C1B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Use information gained </w:t>
            </w:r>
            <w:r w:rsidR="00490455">
              <w:rPr>
                <w:b/>
                <w:sz w:val="28"/>
                <w:szCs w:val="28"/>
              </w:rPr>
              <w:t>from illustrations (e.g</w:t>
            </w:r>
            <w:r>
              <w:rPr>
                <w:b/>
                <w:sz w:val="28"/>
                <w:szCs w:val="28"/>
              </w:rPr>
              <w:t>.</w:t>
            </w:r>
            <w:r w:rsidR="00490455">
              <w:rPr>
                <w:b/>
                <w:sz w:val="28"/>
                <w:szCs w:val="28"/>
              </w:rPr>
              <w:t xml:space="preserve"> maps, photographs) and the words in the text to demonstrate understanding of the text (e.g., where, when, why, and how key events occur).</w:t>
            </w:r>
          </w:p>
          <w:p w:rsidR="000C4C1B" w:rsidRPr="00BE55A5" w:rsidRDefault="000C4C1B" w:rsidP="000C4C1B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0C4C1B" w:rsidRPr="00EC691C" w:rsidTr="000C4C1B">
        <w:tc>
          <w:tcPr>
            <w:tcW w:w="1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0455" w:rsidRDefault="00087AA9" w:rsidP="000C4C1B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>
                      <wp:simplePos x="0" y="0"/>
                      <wp:positionH relativeFrom="column">
                        <wp:posOffset>-67310</wp:posOffset>
                      </wp:positionH>
                      <wp:positionV relativeFrom="paragraph">
                        <wp:posOffset>157480</wp:posOffset>
                      </wp:positionV>
                      <wp:extent cx="1827530" cy="346710"/>
                      <wp:effectExtent l="0" t="0" r="20320" b="15240"/>
                      <wp:wrapNone/>
                      <wp:docPr id="18" name="Ova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7530" cy="346710"/>
                              </a:xfrm>
                              <a:prstGeom prst="ellipse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4" o:spid="_x0000_s1026" style="position:absolute;margin-left:-5.3pt;margin-top:12.4pt;width:143.9pt;height:27.3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" filled="f" strokecolor="windowText" strokeweight="2pt">
                      <v:path arrowok="t"/>
                    </v:oval>
                  </w:pict>
                </mc:Fallback>
              </mc:AlternateContent>
            </w:r>
            <w:r w:rsidR="000C4C1B" w:rsidRPr="00EC691C">
              <w:rPr>
                <w:b/>
                <w:sz w:val="28"/>
                <w:szCs w:val="28"/>
              </w:rPr>
              <w:t>UNWRAPPED STANDARD:</w:t>
            </w:r>
          </w:p>
          <w:p w:rsidR="000C4C1B" w:rsidRPr="00490455" w:rsidRDefault="00087AA9" w:rsidP="000C4C1B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>
                      <wp:simplePos x="0" y="0"/>
                      <wp:positionH relativeFrom="column">
                        <wp:posOffset>847090</wp:posOffset>
                      </wp:positionH>
                      <wp:positionV relativeFrom="paragraph">
                        <wp:posOffset>168910</wp:posOffset>
                      </wp:positionV>
                      <wp:extent cx="2170430" cy="346710"/>
                      <wp:effectExtent l="0" t="0" r="20320" b="15240"/>
                      <wp:wrapNone/>
                      <wp:docPr id="17" name="Ova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70430" cy="346710"/>
                              </a:xfrm>
                              <a:prstGeom prst="ellipse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4" o:spid="_x0000_s1026" style="position:absolute;margin-left:66.7pt;margin-top:13.3pt;width:170.9pt;height:27.3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" filled="f" strokecolor="windowText" strokeweight="2pt">
                      <v:path arrowok="t"/>
                    </v:oval>
                  </w:pict>
                </mc:Fallback>
              </mc:AlternateContent>
            </w:r>
            <w:r w:rsidR="00490455" w:rsidRPr="00490455">
              <w:rPr>
                <w:sz w:val="28"/>
                <w:szCs w:val="28"/>
              </w:rPr>
              <w:t xml:space="preserve">Use information gained from </w:t>
            </w:r>
            <w:r w:rsidR="00490455" w:rsidRPr="00490455">
              <w:rPr>
                <w:sz w:val="28"/>
                <w:szCs w:val="28"/>
                <w:u w:val="single"/>
              </w:rPr>
              <w:t>illustrations (e.g. maps, photographs</w:t>
            </w:r>
            <w:r w:rsidR="00490455" w:rsidRPr="00490455">
              <w:rPr>
                <w:sz w:val="28"/>
                <w:szCs w:val="28"/>
              </w:rPr>
              <w:t xml:space="preserve">) and the </w:t>
            </w:r>
            <w:r w:rsidR="00490455" w:rsidRPr="00490455">
              <w:rPr>
                <w:sz w:val="28"/>
                <w:szCs w:val="28"/>
                <w:u w:val="single"/>
              </w:rPr>
              <w:t xml:space="preserve">words in the text </w:t>
            </w:r>
            <w:r w:rsidR="00490455" w:rsidRPr="00490455">
              <w:rPr>
                <w:sz w:val="28"/>
                <w:szCs w:val="28"/>
              </w:rPr>
              <w:t xml:space="preserve">to demonstrate understanding of the text (e.g., where, when, why, and how) </w:t>
            </w:r>
            <w:r w:rsidR="00490455" w:rsidRPr="00490455">
              <w:rPr>
                <w:sz w:val="28"/>
                <w:szCs w:val="28"/>
                <w:u w:val="single"/>
              </w:rPr>
              <w:t>key events occur</w:t>
            </w:r>
          </w:p>
          <w:p w:rsidR="000C4C1B" w:rsidRPr="00BE55A5" w:rsidRDefault="000C4C1B" w:rsidP="000C4C1B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0C4C1B" w:rsidRPr="00EC691C" w:rsidTr="000C4C1B"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4C1B" w:rsidRDefault="000C4C1B" w:rsidP="000C4C1B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EC691C">
              <w:rPr>
                <w:b/>
                <w:sz w:val="28"/>
                <w:szCs w:val="28"/>
              </w:rPr>
              <w:t>CONCEPTS and CONTENT:</w:t>
            </w:r>
          </w:p>
          <w:p w:rsidR="000C4C1B" w:rsidRDefault="000C4C1B" w:rsidP="000C4C1B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0C4C1B" w:rsidRDefault="00490455" w:rsidP="000C4C1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Illustrations (maps, and photographs)</w:t>
            </w:r>
          </w:p>
          <w:p w:rsidR="00490455" w:rsidRDefault="00490455" w:rsidP="000C4C1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Words from the text</w:t>
            </w:r>
          </w:p>
          <w:p w:rsidR="00490455" w:rsidRPr="000C4C1B" w:rsidRDefault="00490455" w:rsidP="000C4C1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Key events</w:t>
            </w:r>
          </w:p>
          <w:p w:rsidR="000C4C1B" w:rsidRDefault="000C4C1B" w:rsidP="000C4C1B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0C4C1B" w:rsidRPr="00EC691C" w:rsidRDefault="000C4C1B" w:rsidP="000C4C1B">
            <w:pPr>
              <w:pStyle w:val="ListParagraph"/>
              <w:spacing w:after="0" w:line="240" w:lineRule="auto"/>
              <w:ind w:left="0"/>
              <w:rPr>
                <w:sz w:val="28"/>
                <w:szCs w:val="28"/>
              </w:rPr>
            </w:pPr>
          </w:p>
        </w:tc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4C1B" w:rsidRPr="00EC691C" w:rsidRDefault="000C4C1B" w:rsidP="000C4C1B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EC691C">
              <w:rPr>
                <w:b/>
                <w:sz w:val="28"/>
                <w:szCs w:val="28"/>
              </w:rPr>
              <w:t>SKILLS:</w:t>
            </w:r>
          </w:p>
          <w:p w:rsidR="000C4C1B" w:rsidRPr="00EC691C" w:rsidRDefault="000C4C1B" w:rsidP="000C4C1B">
            <w:pPr>
              <w:spacing w:after="0" w:line="240" w:lineRule="auto"/>
              <w:rPr>
                <w:sz w:val="28"/>
                <w:szCs w:val="28"/>
              </w:rPr>
            </w:pPr>
          </w:p>
          <w:p w:rsidR="000C4C1B" w:rsidRDefault="00490455" w:rsidP="000C4C1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Use information gained</w:t>
            </w:r>
          </w:p>
          <w:p w:rsidR="00490455" w:rsidRDefault="00490455" w:rsidP="000C4C1B">
            <w:pPr>
              <w:spacing w:after="0" w:line="240" w:lineRule="auto"/>
              <w:rPr>
                <w:sz w:val="24"/>
                <w:szCs w:val="24"/>
              </w:rPr>
            </w:pPr>
          </w:p>
          <w:p w:rsidR="00490455" w:rsidRPr="00EC691C" w:rsidRDefault="00490455" w:rsidP="000C4C1B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Demonstrate understanding of text (where, when, why, how)</w:t>
            </w:r>
          </w:p>
        </w:tc>
      </w:tr>
    </w:tbl>
    <w:p w:rsidR="000C4C1B" w:rsidRDefault="000C4C1B" w:rsidP="009A0498"/>
    <w:p w:rsidR="00490455" w:rsidRDefault="00490455" w:rsidP="00490455">
      <w:pPr>
        <w:ind w:firstLine="720"/>
      </w:pPr>
      <w:r>
        <w:t>Standards Unwrapped:_RI.3.8_________________________  Grade Level:______3________</w:t>
      </w:r>
    </w:p>
    <w:p w:rsidR="00490455" w:rsidRDefault="00490455" w:rsidP="00490455">
      <w:pPr>
        <w:jc w:val="center"/>
      </w:pPr>
      <w:r>
        <w:t>*If you click on the circles, you can stretch/drag/drop them*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46"/>
        <w:gridCol w:w="4730"/>
      </w:tblGrid>
      <w:tr w:rsidR="00490455" w:rsidRPr="00EC691C" w:rsidTr="00490455">
        <w:tc>
          <w:tcPr>
            <w:tcW w:w="1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0455" w:rsidRPr="00EC691C" w:rsidRDefault="00490455" w:rsidP="00490455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EC691C">
              <w:rPr>
                <w:b/>
                <w:sz w:val="28"/>
                <w:szCs w:val="28"/>
              </w:rPr>
              <w:t>STANDARD:</w:t>
            </w:r>
          </w:p>
          <w:p w:rsidR="00490455" w:rsidRDefault="00490455" w:rsidP="00490455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RI.3.8</w:t>
            </w:r>
          </w:p>
          <w:p w:rsidR="00490455" w:rsidRDefault="00490455" w:rsidP="00490455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Describe the logical connection between particular sentences and paragraphs in a text (e.g. comparison, cause/effect, first/second/third in a sequence).</w:t>
            </w:r>
          </w:p>
          <w:p w:rsidR="00490455" w:rsidRPr="00BE55A5" w:rsidRDefault="00490455" w:rsidP="00490455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490455" w:rsidRPr="00EC691C" w:rsidTr="00490455">
        <w:tc>
          <w:tcPr>
            <w:tcW w:w="1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0455" w:rsidRDefault="00087AA9" w:rsidP="00490455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noProof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-68580</wp:posOffset>
                      </wp:positionH>
                      <wp:positionV relativeFrom="paragraph">
                        <wp:posOffset>203835</wp:posOffset>
                      </wp:positionV>
                      <wp:extent cx="2286000" cy="228600"/>
                      <wp:effectExtent l="0" t="0" r="19050" b="19050"/>
                      <wp:wrapNone/>
                      <wp:docPr id="16" name="Ova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2860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4" o:spid="_x0000_s1026" style="position:absolute;margin-left:-5.4pt;margin-top:16.05pt;width:180pt;height:1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" filled="f" strokecolor="windowText" strokeweight="2pt">
                      <v:path arrowok="t"/>
                    </v:oval>
                  </w:pict>
                </mc:Fallback>
              </mc:AlternateContent>
            </w:r>
            <w:r w:rsidR="00490455" w:rsidRPr="00EC691C">
              <w:rPr>
                <w:b/>
                <w:sz w:val="28"/>
                <w:szCs w:val="28"/>
              </w:rPr>
              <w:t>UNWRAPPED STANDARD:</w:t>
            </w:r>
          </w:p>
          <w:p w:rsidR="00490455" w:rsidRPr="00490455" w:rsidRDefault="00490455" w:rsidP="00490455">
            <w:pPr>
              <w:spacing w:after="0" w:line="240" w:lineRule="auto"/>
              <w:rPr>
                <w:sz w:val="28"/>
                <w:szCs w:val="28"/>
              </w:rPr>
            </w:pPr>
            <w:r w:rsidRPr="00490455">
              <w:rPr>
                <w:sz w:val="28"/>
                <w:szCs w:val="28"/>
              </w:rPr>
              <w:t xml:space="preserve">Describe the logical connection </w:t>
            </w:r>
            <w:r w:rsidRPr="00490455">
              <w:rPr>
                <w:sz w:val="28"/>
                <w:szCs w:val="28"/>
                <w:u w:val="single"/>
              </w:rPr>
              <w:t xml:space="preserve">between particular sentences and paragraphs in a text </w:t>
            </w:r>
            <w:r w:rsidRPr="00490455">
              <w:rPr>
                <w:sz w:val="28"/>
                <w:szCs w:val="28"/>
              </w:rPr>
              <w:t>(e.g. comparison, cause/effect, first/second/third in a sequence).</w:t>
            </w:r>
          </w:p>
          <w:p w:rsidR="00490455" w:rsidRPr="00BE55A5" w:rsidRDefault="00490455" w:rsidP="00490455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490455" w:rsidRPr="00EC691C" w:rsidTr="00490455"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0455" w:rsidRDefault="00490455" w:rsidP="00490455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EC691C">
              <w:rPr>
                <w:b/>
                <w:sz w:val="28"/>
                <w:szCs w:val="28"/>
              </w:rPr>
              <w:t>CONCEPTS and CONTENT:</w:t>
            </w:r>
          </w:p>
          <w:p w:rsidR="00490455" w:rsidRDefault="00490455" w:rsidP="00490455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490455" w:rsidRDefault="007E4F44" w:rsidP="00490455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sz w:val="24"/>
                <w:szCs w:val="24"/>
              </w:rPr>
              <w:t>Sentences and paragraphs in a text (comparison, cause/effect, first/second/third in sequence)</w:t>
            </w:r>
          </w:p>
          <w:p w:rsidR="00490455" w:rsidRPr="00EC691C" w:rsidRDefault="00490455" w:rsidP="00490455">
            <w:pPr>
              <w:pStyle w:val="ListParagraph"/>
              <w:spacing w:after="0" w:line="240" w:lineRule="auto"/>
              <w:ind w:left="0"/>
              <w:rPr>
                <w:sz w:val="28"/>
                <w:szCs w:val="28"/>
              </w:rPr>
            </w:pPr>
          </w:p>
        </w:tc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0455" w:rsidRPr="00EC691C" w:rsidRDefault="00490455" w:rsidP="00490455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EC691C">
              <w:rPr>
                <w:b/>
                <w:sz w:val="28"/>
                <w:szCs w:val="28"/>
              </w:rPr>
              <w:t>SKILLS:</w:t>
            </w:r>
          </w:p>
          <w:p w:rsidR="00490455" w:rsidRPr="00EC691C" w:rsidRDefault="00490455" w:rsidP="00490455">
            <w:pPr>
              <w:spacing w:after="0" w:line="240" w:lineRule="auto"/>
              <w:rPr>
                <w:sz w:val="28"/>
                <w:szCs w:val="28"/>
              </w:rPr>
            </w:pPr>
          </w:p>
          <w:p w:rsidR="00490455" w:rsidRDefault="00490455" w:rsidP="0049045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Describe</w:t>
            </w:r>
            <w:r w:rsidR="007E4F44">
              <w:rPr>
                <w:sz w:val="24"/>
                <w:szCs w:val="24"/>
              </w:rPr>
              <w:t xml:space="preserve"> a</w:t>
            </w:r>
            <w:r>
              <w:rPr>
                <w:sz w:val="24"/>
                <w:szCs w:val="24"/>
              </w:rPr>
              <w:t xml:space="preserve"> Logical Connection</w:t>
            </w:r>
          </w:p>
          <w:p w:rsidR="00490455" w:rsidRDefault="00490455" w:rsidP="00490455">
            <w:pPr>
              <w:spacing w:after="0" w:line="240" w:lineRule="auto"/>
              <w:rPr>
                <w:sz w:val="24"/>
                <w:szCs w:val="24"/>
              </w:rPr>
            </w:pPr>
          </w:p>
          <w:p w:rsidR="00490455" w:rsidRPr="00EC691C" w:rsidRDefault="00490455" w:rsidP="00490455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</w:tbl>
    <w:p w:rsidR="007E4F44" w:rsidRDefault="007E4F44" w:rsidP="009A0498"/>
    <w:p w:rsidR="007E4F44" w:rsidRDefault="007E4F44" w:rsidP="007E4F44">
      <w:pPr>
        <w:ind w:firstLine="720"/>
      </w:pPr>
      <w:r>
        <w:t>Standards Unwrapped:_RI.3.9_________________________  Grade Level:______3________</w:t>
      </w:r>
    </w:p>
    <w:p w:rsidR="007E4F44" w:rsidRDefault="007E4F44" w:rsidP="007E4F44">
      <w:pPr>
        <w:jc w:val="center"/>
      </w:pPr>
      <w:r>
        <w:t>*If you click on the circles, you can stretch/drag/drop them*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04"/>
        <w:gridCol w:w="4772"/>
      </w:tblGrid>
      <w:tr w:rsidR="007E4F44" w:rsidRPr="00EC691C" w:rsidTr="007E4F44">
        <w:tc>
          <w:tcPr>
            <w:tcW w:w="9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44" w:rsidRPr="00EC691C" w:rsidRDefault="007E4F44" w:rsidP="007E4F44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EC691C">
              <w:rPr>
                <w:b/>
                <w:sz w:val="28"/>
                <w:szCs w:val="28"/>
              </w:rPr>
              <w:t>STANDARD:</w:t>
            </w:r>
          </w:p>
          <w:p w:rsidR="007E4F44" w:rsidRDefault="007E4F44" w:rsidP="007E4F44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RI.3.9</w:t>
            </w:r>
          </w:p>
          <w:p w:rsidR="007E4F44" w:rsidRDefault="007E4F44" w:rsidP="007E4F44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Compare and contrast the most important points and key details present in two texts on the same topic.</w:t>
            </w:r>
          </w:p>
          <w:p w:rsidR="007E4F44" w:rsidRPr="00BE55A5" w:rsidRDefault="007E4F44" w:rsidP="007E4F44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7E4F44" w:rsidRPr="00EC691C" w:rsidTr="007E4F44">
        <w:tc>
          <w:tcPr>
            <w:tcW w:w="9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44" w:rsidRDefault="00087AA9" w:rsidP="007E4F44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-68580</wp:posOffset>
                      </wp:positionH>
                      <wp:positionV relativeFrom="paragraph">
                        <wp:posOffset>203835</wp:posOffset>
                      </wp:positionV>
                      <wp:extent cx="1714500" cy="228600"/>
                      <wp:effectExtent l="0" t="0" r="19050" b="19050"/>
                      <wp:wrapNone/>
                      <wp:docPr id="15" name="Ova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145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4" o:spid="_x0000_s1026" style="position:absolute;margin-left:-5.4pt;margin-top:16.05pt;width:135pt;height:1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" filled="f" strokecolor="windowText" strokeweight="2pt">
                      <v:path arrowok="t"/>
                    </v:oval>
                  </w:pict>
                </mc:Fallback>
              </mc:AlternateContent>
            </w:r>
            <w:r w:rsidR="007E4F44" w:rsidRPr="00EC691C">
              <w:rPr>
                <w:b/>
                <w:sz w:val="28"/>
                <w:szCs w:val="28"/>
              </w:rPr>
              <w:t>UNWRAPPED STANDARD:</w:t>
            </w:r>
          </w:p>
          <w:p w:rsidR="007E4F44" w:rsidRPr="007E4F44" w:rsidRDefault="007E4F44" w:rsidP="007E4F44">
            <w:pPr>
              <w:spacing w:after="0" w:line="240" w:lineRule="auto"/>
              <w:rPr>
                <w:b/>
                <w:sz w:val="28"/>
                <w:szCs w:val="28"/>
                <w:u w:val="single"/>
              </w:rPr>
            </w:pPr>
            <w:r w:rsidRPr="007E4F44">
              <w:rPr>
                <w:sz w:val="28"/>
                <w:szCs w:val="28"/>
              </w:rPr>
              <w:t xml:space="preserve">Compare and contrast the most </w:t>
            </w:r>
            <w:r w:rsidRPr="007E4F44">
              <w:rPr>
                <w:sz w:val="28"/>
                <w:szCs w:val="28"/>
                <w:u w:val="single"/>
              </w:rPr>
              <w:t>important points</w:t>
            </w:r>
            <w:r w:rsidRPr="007E4F44">
              <w:rPr>
                <w:sz w:val="28"/>
                <w:szCs w:val="28"/>
              </w:rPr>
              <w:t xml:space="preserve"> and </w:t>
            </w:r>
            <w:r w:rsidRPr="007E4F44">
              <w:rPr>
                <w:sz w:val="28"/>
                <w:szCs w:val="28"/>
                <w:u w:val="single"/>
              </w:rPr>
              <w:t>key details</w:t>
            </w:r>
            <w:r w:rsidRPr="007E4F44">
              <w:rPr>
                <w:sz w:val="28"/>
                <w:szCs w:val="28"/>
              </w:rPr>
              <w:t xml:space="preserve"> present in </w:t>
            </w:r>
            <w:r w:rsidRPr="007E4F44">
              <w:rPr>
                <w:sz w:val="28"/>
                <w:szCs w:val="28"/>
                <w:u w:val="single"/>
              </w:rPr>
              <w:t>two texts on the same topic</w:t>
            </w:r>
            <w:r w:rsidRPr="007E4F44">
              <w:rPr>
                <w:b/>
                <w:sz w:val="28"/>
                <w:szCs w:val="28"/>
                <w:u w:val="single"/>
              </w:rPr>
              <w:t>.</w:t>
            </w:r>
          </w:p>
          <w:p w:rsidR="007E4F44" w:rsidRPr="00BE55A5" w:rsidRDefault="007E4F44" w:rsidP="007E4F44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7E4F44" w:rsidRPr="00EC691C" w:rsidTr="007E4F44">
        <w:tc>
          <w:tcPr>
            <w:tcW w:w="4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44" w:rsidRDefault="007E4F44" w:rsidP="007E4F44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EC691C">
              <w:rPr>
                <w:b/>
                <w:sz w:val="28"/>
                <w:szCs w:val="28"/>
              </w:rPr>
              <w:t>CONCEPTS and CONTENT:</w:t>
            </w:r>
          </w:p>
          <w:p w:rsidR="007E4F44" w:rsidRDefault="007E4F44" w:rsidP="007E4F44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7E4F44" w:rsidRDefault="007E4F44" w:rsidP="007E4F4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Important points</w:t>
            </w:r>
          </w:p>
          <w:p w:rsidR="007E4F44" w:rsidRDefault="007E4F44" w:rsidP="007E4F4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Key details</w:t>
            </w:r>
          </w:p>
          <w:p w:rsidR="007E4F44" w:rsidRDefault="007E4F44" w:rsidP="007E4F44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sz w:val="24"/>
                <w:szCs w:val="24"/>
              </w:rPr>
              <w:t>Two texts on the same topic</w:t>
            </w:r>
          </w:p>
          <w:p w:rsidR="007E4F44" w:rsidRPr="00EC691C" w:rsidRDefault="007E4F44" w:rsidP="007E4F44">
            <w:pPr>
              <w:pStyle w:val="ListParagraph"/>
              <w:spacing w:after="0" w:line="240" w:lineRule="auto"/>
              <w:ind w:left="0"/>
              <w:rPr>
                <w:sz w:val="28"/>
                <w:szCs w:val="28"/>
              </w:rPr>
            </w:pPr>
          </w:p>
        </w:tc>
        <w:tc>
          <w:tcPr>
            <w:tcW w:w="4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44" w:rsidRDefault="007E4F44" w:rsidP="007E4F44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EC691C">
              <w:rPr>
                <w:b/>
                <w:sz w:val="28"/>
                <w:szCs w:val="28"/>
              </w:rPr>
              <w:t>SKILLS:</w:t>
            </w:r>
          </w:p>
          <w:p w:rsidR="007E4F44" w:rsidRDefault="007E4F44" w:rsidP="007E4F44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7E4F44" w:rsidRPr="007E4F44" w:rsidRDefault="007E4F44" w:rsidP="007E4F4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8"/>
                <w:szCs w:val="28"/>
              </w:rPr>
              <w:t>Compare and Contrast</w:t>
            </w:r>
          </w:p>
          <w:p w:rsidR="007E4F44" w:rsidRPr="00EC691C" w:rsidRDefault="007E4F44" w:rsidP="007E4F44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</w:tbl>
    <w:p w:rsidR="00482133" w:rsidRDefault="00482133" w:rsidP="007E4F44">
      <w:pPr>
        <w:ind w:firstLine="720"/>
      </w:pPr>
    </w:p>
    <w:p w:rsidR="00482133" w:rsidRDefault="00482133" w:rsidP="007E4F44">
      <w:pPr>
        <w:ind w:firstLine="720"/>
      </w:pPr>
    </w:p>
    <w:p w:rsidR="00482133" w:rsidRDefault="00482133" w:rsidP="007E4F44">
      <w:pPr>
        <w:ind w:firstLine="720"/>
      </w:pPr>
    </w:p>
    <w:p w:rsidR="00482133" w:rsidRDefault="00482133" w:rsidP="007E4F44">
      <w:pPr>
        <w:ind w:firstLine="720"/>
      </w:pPr>
    </w:p>
    <w:p w:rsidR="00482133" w:rsidRDefault="00482133" w:rsidP="007E4F44">
      <w:pPr>
        <w:ind w:firstLine="720"/>
      </w:pPr>
    </w:p>
    <w:p w:rsidR="00482133" w:rsidRDefault="00482133" w:rsidP="007E4F44">
      <w:pPr>
        <w:ind w:firstLine="720"/>
      </w:pPr>
    </w:p>
    <w:p w:rsidR="007E4F44" w:rsidRDefault="007E4F44" w:rsidP="007E4F44">
      <w:pPr>
        <w:ind w:firstLine="720"/>
      </w:pPr>
      <w:r>
        <w:lastRenderedPageBreak/>
        <w:t>Standards Unwrapped:_RI.3.10_________________________  Grade Level:______3________</w:t>
      </w:r>
    </w:p>
    <w:p w:rsidR="007E4F44" w:rsidRDefault="007E4F44" w:rsidP="007E4F44">
      <w:pPr>
        <w:jc w:val="center"/>
      </w:pPr>
      <w:r>
        <w:t>*If you click on the circles, you can stretch/drag/drop them*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62"/>
        <w:gridCol w:w="4814"/>
      </w:tblGrid>
      <w:tr w:rsidR="007E4F44" w:rsidRPr="00EC691C" w:rsidTr="007E4F44">
        <w:tc>
          <w:tcPr>
            <w:tcW w:w="1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44" w:rsidRPr="00EC691C" w:rsidRDefault="007E4F44" w:rsidP="007E4F44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EC691C">
              <w:rPr>
                <w:b/>
                <w:sz w:val="28"/>
                <w:szCs w:val="28"/>
              </w:rPr>
              <w:t>STANDARD:</w:t>
            </w:r>
          </w:p>
          <w:p w:rsidR="007E4F44" w:rsidRDefault="007E4F44" w:rsidP="007E4F44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RI.3.10</w:t>
            </w:r>
          </w:p>
          <w:p w:rsidR="007E4F44" w:rsidRPr="00BE55A5" w:rsidRDefault="007E4F44" w:rsidP="007E4F44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8"/>
                <w:szCs w:val="28"/>
              </w:rPr>
              <w:t>By the end of the year, read and comprehend informational texts, including history/social studies, science, and technical texts, at the high end of the grades 2-3 text complexity band independently and proficiently.</w:t>
            </w:r>
          </w:p>
        </w:tc>
      </w:tr>
      <w:tr w:rsidR="007E4F44" w:rsidRPr="00EC691C" w:rsidTr="007E4F44">
        <w:tc>
          <w:tcPr>
            <w:tcW w:w="1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44" w:rsidRDefault="00087AA9" w:rsidP="007E4F44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1532890</wp:posOffset>
                      </wp:positionH>
                      <wp:positionV relativeFrom="paragraph">
                        <wp:posOffset>157480</wp:posOffset>
                      </wp:positionV>
                      <wp:extent cx="571500" cy="338455"/>
                      <wp:effectExtent l="0" t="0" r="19050" b="23495"/>
                      <wp:wrapNone/>
                      <wp:docPr id="14" name="Ova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571500" cy="338455"/>
                              </a:xfrm>
                              <a:prstGeom prst="ellipse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4" o:spid="_x0000_s1026" style="position:absolute;margin-left:120.7pt;margin-top:12.4pt;width:45pt;height:26.6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" filled="f" strokecolor="windowText" strokeweight="2pt">
                      <v:path arrowok="t"/>
                    </v:oval>
                  </w:pict>
                </mc:Fallback>
              </mc:AlternateContent>
            </w:r>
            <w:r>
              <w:rPr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2334260</wp:posOffset>
                      </wp:positionH>
                      <wp:positionV relativeFrom="paragraph">
                        <wp:posOffset>157480</wp:posOffset>
                      </wp:positionV>
                      <wp:extent cx="1027430" cy="346075"/>
                      <wp:effectExtent l="0" t="0" r="20320" b="15875"/>
                      <wp:wrapNone/>
                      <wp:docPr id="13" name="Ova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027430" cy="346075"/>
                              </a:xfrm>
                              <a:prstGeom prst="ellipse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4" o:spid="_x0000_s1026" style="position:absolute;margin-left:183.8pt;margin-top:12.4pt;width:80.9pt;height:27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" filled="f" strokecolor="windowText" strokeweight="2pt">
                      <v:path arrowok="t"/>
                    </v:oval>
                  </w:pict>
                </mc:Fallback>
              </mc:AlternateContent>
            </w:r>
            <w:r w:rsidR="007E4F44" w:rsidRPr="00EC691C">
              <w:rPr>
                <w:b/>
                <w:sz w:val="28"/>
                <w:szCs w:val="28"/>
              </w:rPr>
              <w:t>UNWRAPPED STANDARD:</w:t>
            </w:r>
          </w:p>
          <w:p w:rsidR="007E4F44" w:rsidRPr="007E4F44" w:rsidRDefault="00087AA9" w:rsidP="007E4F4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3017520</wp:posOffset>
                      </wp:positionH>
                      <wp:positionV relativeFrom="paragraph">
                        <wp:posOffset>393700</wp:posOffset>
                      </wp:positionV>
                      <wp:extent cx="914400" cy="227965"/>
                      <wp:effectExtent l="0" t="0" r="19050" b="19685"/>
                      <wp:wrapNone/>
                      <wp:docPr id="12" name="Ova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914400" cy="227965"/>
                              </a:xfrm>
                              <a:prstGeom prst="ellipse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4" o:spid="_x0000_s1026" style="position:absolute;margin-left:237.6pt;margin-top:31pt;width:1in;height:17.9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" filled="f" strokecolor="windowText" strokeweight="2pt">
                      <v:path arrowok="t"/>
                    </v:oval>
                  </w:pict>
                </mc:Fallback>
              </mc:AlternateContent>
            </w:r>
            <w:r>
              <w:rPr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1647190</wp:posOffset>
                      </wp:positionH>
                      <wp:positionV relativeFrom="paragraph">
                        <wp:posOffset>397510</wp:posOffset>
                      </wp:positionV>
                      <wp:extent cx="1141730" cy="224155"/>
                      <wp:effectExtent l="0" t="0" r="20320" b="23495"/>
                      <wp:wrapNone/>
                      <wp:docPr id="11" name="Ova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141730" cy="224155"/>
                              </a:xfrm>
                              <a:prstGeom prst="ellipse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4" o:spid="_x0000_s1026" style="position:absolute;margin-left:129.7pt;margin-top:31.3pt;width:89.9pt;height:17.6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" filled="f" strokecolor="windowText" strokeweight="2pt">
                      <v:path arrowok="t"/>
                    </v:oval>
                  </w:pict>
                </mc:Fallback>
              </mc:AlternateContent>
            </w:r>
            <w:r w:rsidR="007E4F44" w:rsidRPr="007E4F44">
              <w:rPr>
                <w:sz w:val="28"/>
                <w:szCs w:val="28"/>
              </w:rPr>
              <w:t xml:space="preserve">By the end of the year, read and comprehend </w:t>
            </w:r>
            <w:r w:rsidR="007E4F44" w:rsidRPr="009107A5">
              <w:rPr>
                <w:sz w:val="28"/>
                <w:szCs w:val="28"/>
                <w:u w:val="single"/>
              </w:rPr>
              <w:t>informational texts</w:t>
            </w:r>
            <w:r w:rsidR="007E4F44" w:rsidRPr="007E4F44">
              <w:rPr>
                <w:sz w:val="28"/>
                <w:szCs w:val="28"/>
              </w:rPr>
              <w:t xml:space="preserve">, including history/social studies, </w:t>
            </w:r>
            <w:r w:rsidR="007E4F44">
              <w:rPr>
                <w:sz w:val="28"/>
                <w:szCs w:val="28"/>
              </w:rPr>
              <w:t>s</w:t>
            </w:r>
            <w:r w:rsidR="007E4F44" w:rsidRPr="007E4F44">
              <w:rPr>
                <w:sz w:val="28"/>
                <w:szCs w:val="28"/>
              </w:rPr>
              <w:t xml:space="preserve">cience, and technical texts, at the </w:t>
            </w:r>
            <w:r w:rsidR="007E4F44" w:rsidRPr="009107A5">
              <w:rPr>
                <w:sz w:val="28"/>
                <w:szCs w:val="28"/>
                <w:u w:val="single"/>
              </w:rPr>
              <w:t>high end of the grades 2-3</w:t>
            </w:r>
            <w:r w:rsidR="007E4F44" w:rsidRPr="007E4F44">
              <w:rPr>
                <w:sz w:val="28"/>
                <w:szCs w:val="28"/>
              </w:rPr>
              <w:t xml:space="preserve"> text complexity band independently and proficiently.</w:t>
            </w:r>
          </w:p>
        </w:tc>
      </w:tr>
      <w:tr w:rsidR="007E4F44" w:rsidRPr="00EC691C" w:rsidTr="007E4F44"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44" w:rsidRDefault="007E4F44" w:rsidP="007E4F44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EC691C">
              <w:rPr>
                <w:b/>
                <w:sz w:val="28"/>
                <w:szCs w:val="28"/>
              </w:rPr>
              <w:t>CONCEPTS and CONTENT:</w:t>
            </w:r>
          </w:p>
          <w:p w:rsidR="007E4F44" w:rsidRDefault="007E4F44" w:rsidP="007E4F44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7E4F44" w:rsidRDefault="009107A5" w:rsidP="007E4F4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Informational texts (history/social studies, science and technical texts)</w:t>
            </w:r>
          </w:p>
          <w:p w:rsidR="009107A5" w:rsidRDefault="009107A5" w:rsidP="007E4F44">
            <w:pPr>
              <w:spacing w:after="0" w:line="240" w:lineRule="auto"/>
              <w:rPr>
                <w:sz w:val="24"/>
                <w:szCs w:val="24"/>
              </w:rPr>
            </w:pPr>
          </w:p>
          <w:p w:rsidR="009107A5" w:rsidRDefault="009107A5" w:rsidP="007E4F4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High End of grades 2-3</w:t>
            </w:r>
          </w:p>
          <w:p w:rsidR="009107A5" w:rsidRDefault="009107A5" w:rsidP="007E4F44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7E4F44" w:rsidRPr="00EC691C" w:rsidRDefault="007E4F44" w:rsidP="007E4F44">
            <w:pPr>
              <w:pStyle w:val="ListParagraph"/>
              <w:spacing w:after="0" w:line="240" w:lineRule="auto"/>
              <w:ind w:left="0"/>
              <w:rPr>
                <w:sz w:val="28"/>
                <w:szCs w:val="28"/>
              </w:rPr>
            </w:pPr>
          </w:p>
        </w:tc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44" w:rsidRDefault="007E4F44" w:rsidP="007E4F44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EC691C">
              <w:rPr>
                <w:b/>
                <w:sz w:val="28"/>
                <w:szCs w:val="28"/>
              </w:rPr>
              <w:t>SKILLS:</w:t>
            </w:r>
          </w:p>
          <w:p w:rsidR="007E4F44" w:rsidRDefault="007E4F44" w:rsidP="007E4F44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7E4F44" w:rsidRDefault="009107A5" w:rsidP="007E4F44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Read</w:t>
            </w:r>
          </w:p>
          <w:p w:rsidR="009107A5" w:rsidRDefault="009107A5" w:rsidP="007E4F44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Comprehend</w:t>
            </w:r>
          </w:p>
          <w:p w:rsidR="009107A5" w:rsidRDefault="009107A5" w:rsidP="007E4F44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Independently </w:t>
            </w:r>
          </w:p>
          <w:p w:rsidR="009107A5" w:rsidRPr="007E4F44" w:rsidRDefault="009107A5" w:rsidP="007E4F4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8"/>
                <w:szCs w:val="28"/>
              </w:rPr>
              <w:t>Profic</w:t>
            </w:r>
            <w:r w:rsidR="00482133">
              <w:rPr>
                <w:sz w:val="28"/>
                <w:szCs w:val="28"/>
              </w:rPr>
              <w:t>i</w:t>
            </w:r>
            <w:r>
              <w:rPr>
                <w:sz w:val="28"/>
                <w:szCs w:val="28"/>
              </w:rPr>
              <w:t>ently</w:t>
            </w:r>
          </w:p>
          <w:p w:rsidR="007E4F44" w:rsidRPr="00EC691C" w:rsidRDefault="007E4F44" w:rsidP="007E4F44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</w:tbl>
    <w:p w:rsidR="007E4F44" w:rsidRDefault="007E4F44" w:rsidP="007E4F44">
      <w:pPr>
        <w:tabs>
          <w:tab w:val="left" w:pos="4050"/>
        </w:tabs>
      </w:pPr>
    </w:p>
    <w:p w:rsidR="0046504C" w:rsidRDefault="0046504C" w:rsidP="007E4F44">
      <w:pPr>
        <w:tabs>
          <w:tab w:val="left" w:pos="4050"/>
        </w:tabs>
      </w:pPr>
    </w:p>
    <w:p w:rsidR="0046504C" w:rsidRDefault="0046504C" w:rsidP="007E4F44">
      <w:pPr>
        <w:tabs>
          <w:tab w:val="left" w:pos="4050"/>
        </w:tabs>
      </w:pPr>
    </w:p>
    <w:p w:rsidR="0046504C" w:rsidRDefault="0046504C" w:rsidP="007E4F44">
      <w:pPr>
        <w:tabs>
          <w:tab w:val="left" w:pos="4050"/>
        </w:tabs>
      </w:pPr>
    </w:p>
    <w:p w:rsidR="0046504C" w:rsidRDefault="0046504C" w:rsidP="007E4F44">
      <w:pPr>
        <w:tabs>
          <w:tab w:val="left" w:pos="4050"/>
        </w:tabs>
      </w:pPr>
    </w:p>
    <w:p w:rsidR="0046504C" w:rsidRDefault="0046504C" w:rsidP="007E4F44">
      <w:pPr>
        <w:tabs>
          <w:tab w:val="left" w:pos="4050"/>
        </w:tabs>
      </w:pPr>
    </w:p>
    <w:p w:rsidR="0046504C" w:rsidRDefault="0046504C" w:rsidP="007E4F44">
      <w:pPr>
        <w:tabs>
          <w:tab w:val="left" w:pos="4050"/>
        </w:tabs>
      </w:pPr>
    </w:p>
    <w:p w:rsidR="0046504C" w:rsidRDefault="0046504C" w:rsidP="007E4F44">
      <w:pPr>
        <w:tabs>
          <w:tab w:val="left" w:pos="4050"/>
        </w:tabs>
      </w:pPr>
    </w:p>
    <w:p w:rsidR="0046504C" w:rsidRDefault="0046504C" w:rsidP="007E4F44">
      <w:pPr>
        <w:tabs>
          <w:tab w:val="left" w:pos="4050"/>
        </w:tabs>
      </w:pPr>
    </w:p>
    <w:p w:rsidR="0046504C" w:rsidRDefault="0046504C" w:rsidP="007E4F44">
      <w:pPr>
        <w:tabs>
          <w:tab w:val="left" w:pos="4050"/>
        </w:tabs>
      </w:pPr>
    </w:p>
    <w:p w:rsidR="0046504C" w:rsidRDefault="0046504C" w:rsidP="007E4F44">
      <w:pPr>
        <w:tabs>
          <w:tab w:val="left" w:pos="4050"/>
        </w:tabs>
      </w:pPr>
    </w:p>
    <w:p w:rsidR="0046504C" w:rsidRDefault="0046504C" w:rsidP="007E4F44">
      <w:pPr>
        <w:tabs>
          <w:tab w:val="left" w:pos="4050"/>
        </w:tabs>
      </w:pPr>
    </w:p>
    <w:p w:rsidR="0046504C" w:rsidRDefault="0046504C" w:rsidP="007E4F44">
      <w:pPr>
        <w:tabs>
          <w:tab w:val="left" w:pos="4050"/>
        </w:tabs>
      </w:pPr>
    </w:p>
    <w:p w:rsidR="0046504C" w:rsidRDefault="0046504C" w:rsidP="0046504C">
      <w:pPr>
        <w:jc w:val="center"/>
      </w:pPr>
      <w:r>
        <w:t>Standards Unwrapped:__L. 3.1_________________________  Grade Level:____3__________</w:t>
      </w:r>
    </w:p>
    <w:p w:rsidR="0046504C" w:rsidRDefault="0046504C" w:rsidP="0046504C">
      <w:pPr>
        <w:jc w:val="center"/>
      </w:pPr>
      <w:r>
        <w:t>*If you click on the circles, you can stretch/drag/drop them*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97"/>
        <w:gridCol w:w="4679"/>
      </w:tblGrid>
      <w:tr w:rsidR="0046504C" w:rsidRPr="00EC691C" w:rsidTr="00385C29">
        <w:tc>
          <w:tcPr>
            <w:tcW w:w="1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504C" w:rsidRDefault="0046504C" w:rsidP="00385C29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EC691C">
              <w:rPr>
                <w:b/>
                <w:sz w:val="28"/>
                <w:szCs w:val="28"/>
              </w:rPr>
              <w:t>STANDARD:</w:t>
            </w:r>
          </w:p>
          <w:p w:rsidR="0046504C" w:rsidRDefault="0046504C" w:rsidP="00385C29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L.3.1</w:t>
            </w:r>
          </w:p>
          <w:p w:rsidR="0046504C" w:rsidRPr="00EC691C" w:rsidRDefault="0046504C" w:rsidP="00385C29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Demonstrate command of the conventions of standard English grammar and usage when writing and speaking.</w:t>
            </w:r>
          </w:p>
          <w:p w:rsidR="0046504C" w:rsidRPr="00EC691C" w:rsidRDefault="0046504C" w:rsidP="00385C29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</w:tr>
      <w:tr w:rsidR="0046504C" w:rsidRPr="00EC691C" w:rsidTr="00385C29">
        <w:tc>
          <w:tcPr>
            <w:tcW w:w="1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504C" w:rsidRPr="00EC691C" w:rsidRDefault="00087AA9" w:rsidP="00385C29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-67310</wp:posOffset>
                      </wp:positionH>
                      <wp:positionV relativeFrom="paragraph">
                        <wp:posOffset>157480</wp:posOffset>
                      </wp:positionV>
                      <wp:extent cx="1827530" cy="358775"/>
                      <wp:effectExtent l="0" t="0" r="20320" b="22225"/>
                      <wp:wrapNone/>
                      <wp:docPr id="10" name="Ova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7530" cy="358775"/>
                              </a:xfrm>
                              <a:prstGeom prst="ellipse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4" o:spid="_x0000_s1026" style="position:absolute;margin-left:-5.3pt;margin-top:12.4pt;width:143.9pt;height:28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" filled="f" strokecolor="windowText" strokeweight="2pt">
                      <v:path arrowok="t"/>
                    </v:oval>
                  </w:pict>
                </mc:Fallback>
              </mc:AlternateContent>
            </w:r>
            <w:r w:rsidR="0046504C" w:rsidRPr="00EC691C">
              <w:rPr>
                <w:b/>
                <w:sz w:val="28"/>
                <w:szCs w:val="28"/>
              </w:rPr>
              <w:t>UNWRAPPED STANDARD:</w:t>
            </w:r>
          </w:p>
          <w:p w:rsidR="0046504C" w:rsidRPr="0046504C" w:rsidRDefault="00087AA9" w:rsidP="00385C29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732790</wp:posOffset>
                      </wp:positionH>
                      <wp:positionV relativeFrom="paragraph">
                        <wp:posOffset>187960</wp:posOffset>
                      </wp:positionV>
                      <wp:extent cx="1827530" cy="358775"/>
                      <wp:effectExtent l="0" t="0" r="20320" b="22225"/>
                      <wp:wrapNone/>
                      <wp:docPr id="9" name="Ova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7530" cy="358775"/>
                              </a:xfrm>
                              <a:prstGeom prst="ellipse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4" o:spid="_x0000_s1026" style="position:absolute;margin-left:57.7pt;margin-top:14.8pt;width:143.9pt;height:28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" filled="f" strokecolor="windowText" strokeweight="2pt">
                      <v:path arrowok="t"/>
                    </v:oval>
                  </w:pict>
                </mc:Fallback>
              </mc:AlternateContent>
            </w:r>
            <w:r w:rsidR="0046504C" w:rsidRPr="00D638B1">
              <w:rPr>
                <w:sz w:val="28"/>
                <w:szCs w:val="28"/>
              </w:rPr>
              <w:t xml:space="preserve">Demonstrate command of the </w:t>
            </w:r>
            <w:r w:rsidR="0046504C" w:rsidRPr="0046504C">
              <w:rPr>
                <w:sz w:val="28"/>
                <w:szCs w:val="28"/>
                <w:u w:val="single"/>
              </w:rPr>
              <w:t>conventions of standard English grammar</w:t>
            </w:r>
            <w:r w:rsidR="0046504C" w:rsidRPr="00D638B1">
              <w:rPr>
                <w:sz w:val="28"/>
                <w:szCs w:val="28"/>
              </w:rPr>
              <w:t xml:space="preserve"> and </w:t>
            </w:r>
            <w:r w:rsidR="0046504C" w:rsidRPr="0046504C">
              <w:rPr>
                <w:sz w:val="28"/>
                <w:szCs w:val="28"/>
                <w:u w:val="single"/>
              </w:rPr>
              <w:t xml:space="preserve">usage </w:t>
            </w:r>
            <w:r w:rsidR="0046504C" w:rsidRPr="0046504C">
              <w:rPr>
                <w:sz w:val="28"/>
                <w:szCs w:val="28"/>
              </w:rPr>
              <w:t>when writing and speaking.</w:t>
            </w:r>
          </w:p>
          <w:p w:rsidR="0046504C" w:rsidRPr="00EC691C" w:rsidRDefault="0046504C" w:rsidP="00385C29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46504C" w:rsidRPr="00EC691C" w:rsidTr="00385C29"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504C" w:rsidRPr="00EC691C" w:rsidRDefault="0046504C" w:rsidP="00385C29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EC691C">
              <w:rPr>
                <w:b/>
                <w:sz w:val="28"/>
                <w:szCs w:val="28"/>
              </w:rPr>
              <w:t>CONCEPTS and CONTENT:</w:t>
            </w:r>
          </w:p>
          <w:p w:rsidR="0046504C" w:rsidRDefault="0046504C" w:rsidP="00385C29">
            <w:pPr>
              <w:spacing w:after="0" w:line="240" w:lineRule="auto"/>
              <w:rPr>
                <w:sz w:val="24"/>
                <w:szCs w:val="24"/>
              </w:rPr>
            </w:pPr>
          </w:p>
          <w:p w:rsidR="0046504C" w:rsidRDefault="0046504C" w:rsidP="00385C2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Conventions of standard English grammar and usage</w:t>
            </w:r>
          </w:p>
          <w:p w:rsidR="0046504C" w:rsidRDefault="0046504C" w:rsidP="0046504C">
            <w:pPr>
              <w:numPr>
                <w:ilvl w:val="0"/>
                <w:numId w:val="7"/>
              </w:num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Nouns, verbs, pronouns, adjectives, adverbs</w:t>
            </w:r>
          </w:p>
          <w:p w:rsidR="0046504C" w:rsidRDefault="0046504C" w:rsidP="0046504C">
            <w:pPr>
              <w:numPr>
                <w:ilvl w:val="0"/>
                <w:numId w:val="7"/>
              </w:num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Regular and irregular plural nouns</w:t>
            </w:r>
          </w:p>
          <w:p w:rsidR="0046504C" w:rsidRDefault="0046504C" w:rsidP="0046504C">
            <w:pPr>
              <w:numPr>
                <w:ilvl w:val="0"/>
                <w:numId w:val="7"/>
              </w:num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Abstract nouns</w:t>
            </w:r>
          </w:p>
          <w:p w:rsidR="0046504C" w:rsidRDefault="0046504C" w:rsidP="0046504C">
            <w:pPr>
              <w:numPr>
                <w:ilvl w:val="0"/>
                <w:numId w:val="7"/>
              </w:num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Regular and irregular verbs</w:t>
            </w:r>
          </w:p>
          <w:p w:rsidR="0046504C" w:rsidRDefault="0046504C" w:rsidP="0046504C">
            <w:pPr>
              <w:numPr>
                <w:ilvl w:val="0"/>
                <w:numId w:val="7"/>
              </w:num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Simple verb tenses</w:t>
            </w:r>
          </w:p>
          <w:p w:rsidR="0046504C" w:rsidRDefault="0046504C" w:rsidP="0046504C">
            <w:pPr>
              <w:numPr>
                <w:ilvl w:val="0"/>
                <w:numId w:val="7"/>
              </w:num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Subject verb and pronoun antecedent agreement</w:t>
            </w:r>
          </w:p>
          <w:p w:rsidR="0046504C" w:rsidRDefault="0046504C" w:rsidP="0046504C">
            <w:pPr>
              <w:numPr>
                <w:ilvl w:val="0"/>
                <w:numId w:val="7"/>
              </w:num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Comparative and superlative adjectives and adverbs</w:t>
            </w:r>
          </w:p>
          <w:p w:rsidR="0046504C" w:rsidRDefault="0046504C" w:rsidP="0046504C">
            <w:pPr>
              <w:numPr>
                <w:ilvl w:val="0"/>
                <w:numId w:val="7"/>
              </w:num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Coordinating and subordinating conjunctions</w:t>
            </w:r>
          </w:p>
          <w:p w:rsidR="0046504C" w:rsidRPr="0046504C" w:rsidRDefault="0046504C" w:rsidP="0046504C">
            <w:pPr>
              <w:numPr>
                <w:ilvl w:val="0"/>
                <w:numId w:val="7"/>
              </w:num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Simple, compound, and complex sentences</w:t>
            </w:r>
          </w:p>
          <w:p w:rsidR="0046504C" w:rsidRPr="00EC691C" w:rsidRDefault="0046504C" w:rsidP="00385C29">
            <w:pPr>
              <w:pStyle w:val="ListParagraph"/>
              <w:spacing w:after="0" w:line="240" w:lineRule="auto"/>
              <w:ind w:left="1440"/>
              <w:rPr>
                <w:sz w:val="28"/>
                <w:szCs w:val="28"/>
              </w:rPr>
            </w:pPr>
          </w:p>
        </w:tc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504C" w:rsidRPr="00EC691C" w:rsidRDefault="0046504C" w:rsidP="00385C29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EC691C">
              <w:rPr>
                <w:b/>
                <w:sz w:val="28"/>
                <w:szCs w:val="28"/>
              </w:rPr>
              <w:t>SKILLS:</w:t>
            </w:r>
          </w:p>
          <w:p w:rsidR="0046504C" w:rsidRDefault="0046504C" w:rsidP="00385C29">
            <w:pPr>
              <w:spacing w:after="0" w:line="240" w:lineRule="auto"/>
              <w:rPr>
                <w:sz w:val="28"/>
                <w:szCs w:val="28"/>
              </w:rPr>
            </w:pPr>
          </w:p>
          <w:p w:rsidR="0046504C" w:rsidRPr="0046504C" w:rsidRDefault="0046504C" w:rsidP="00385C2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Demonstrate Command when writing and speaking</w:t>
            </w:r>
          </w:p>
          <w:p w:rsidR="0046504C" w:rsidRPr="00EC691C" w:rsidRDefault="0046504C" w:rsidP="00385C29">
            <w:pPr>
              <w:spacing w:after="0" w:line="240" w:lineRule="auto"/>
              <w:rPr>
                <w:sz w:val="28"/>
                <w:szCs w:val="28"/>
              </w:rPr>
            </w:pPr>
          </w:p>
          <w:p w:rsidR="0046504C" w:rsidRPr="00EC691C" w:rsidRDefault="0046504C" w:rsidP="00385C29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</w:tbl>
    <w:p w:rsidR="0046504C" w:rsidRDefault="0046504C" w:rsidP="005311D1"/>
    <w:p w:rsidR="0046504C" w:rsidRDefault="0046504C" w:rsidP="0046504C">
      <w:pPr>
        <w:jc w:val="center"/>
      </w:pPr>
    </w:p>
    <w:p w:rsidR="0046504C" w:rsidRPr="007E4F44" w:rsidRDefault="0046504C" w:rsidP="0046504C">
      <w:pPr>
        <w:tabs>
          <w:tab w:val="left" w:pos="4050"/>
        </w:tabs>
      </w:pPr>
    </w:p>
    <w:p w:rsidR="0046504C" w:rsidRDefault="0046504C" w:rsidP="0046504C">
      <w:pPr>
        <w:tabs>
          <w:tab w:val="left" w:pos="4050"/>
        </w:tabs>
      </w:pPr>
    </w:p>
    <w:p w:rsidR="0046504C" w:rsidRDefault="0046504C" w:rsidP="0046504C">
      <w:pPr>
        <w:tabs>
          <w:tab w:val="left" w:pos="4050"/>
        </w:tabs>
      </w:pPr>
    </w:p>
    <w:p w:rsidR="0046504C" w:rsidRDefault="0046504C" w:rsidP="0046504C">
      <w:pPr>
        <w:jc w:val="center"/>
      </w:pPr>
    </w:p>
    <w:p w:rsidR="0046504C" w:rsidRDefault="0046504C" w:rsidP="0046504C">
      <w:pPr>
        <w:jc w:val="center"/>
      </w:pPr>
    </w:p>
    <w:p w:rsidR="0046504C" w:rsidRDefault="0046504C" w:rsidP="0046504C">
      <w:pPr>
        <w:jc w:val="center"/>
      </w:pPr>
    </w:p>
    <w:p w:rsidR="0046504C" w:rsidRDefault="0046504C" w:rsidP="0046504C">
      <w:pPr>
        <w:jc w:val="center"/>
      </w:pPr>
      <w:r>
        <w:t>Standards Unwrapped:__L. 3.2_________________________  Grade Level:____3__________</w:t>
      </w:r>
    </w:p>
    <w:p w:rsidR="0046504C" w:rsidRDefault="0046504C" w:rsidP="0046504C">
      <w:pPr>
        <w:jc w:val="center"/>
      </w:pPr>
      <w:r>
        <w:t>*If you click on the circles, you can stretch/drag/drop them*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61"/>
        <w:gridCol w:w="4715"/>
      </w:tblGrid>
      <w:tr w:rsidR="0046504C" w:rsidRPr="00EC691C" w:rsidTr="00385C29">
        <w:tc>
          <w:tcPr>
            <w:tcW w:w="1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504C" w:rsidRDefault="0046504C" w:rsidP="00385C29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EC691C">
              <w:rPr>
                <w:b/>
                <w:sz w:val="28"/>
                <w:szCs w:val="28"/>
              </w:rPr>
              <w:t>STANDARD:</w:t>
            </w:r>
          </w:p>
          <w:p w:rsidR="0046504C" w:rsidRDefault="0046504C" w:rsidP="00385C29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L.3.2</w:t>
            </w:r>
          </w:p>
          <w:p w:rsidR="0046504C" w:rsidRPr="00EC691C" w:rsidRDefault="0046504C" w:rsidP="00385C29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Demonstrate command of the conventions of standard English capitalization, punctuation, and spelling when writing.</w:t>
            </w:r>
          </w:p>
          <w:p w:rsidR="0046504C" w:rsidRPr="00EC691C" w:rsidRDefault="0046504C" w:rsidP="00385C29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</w:tr>
      <w:tr w:rsidR="0046504C" w:rsidRPr="00EC691C" w:rsidTr="00385C29">
        <w:tc>
          <w:tcPr>
            <w:tcW w:w="1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504C" w:rsidRPr="00EC691C" w:rsidRDefault="00087AA9" w:rsidP="00385C29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-67310</wp:posOffset>
                      </wp:positionH>
                      <wp:positionV relativeFrom="paragraph">
                        <wp:posOffset>157480</wp:posOffset>
                      </wp:positionV>
                      <wp:extent cx="1827530" cy="358775"/>
                      <wp:effectExtent l="0" t="0" r="20320" b="22225"/>
                      <wp:wrapNone/>
                      <wp:docPr id="8" name="Ova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7530" cy="358775"/>
                              </a:xfrm>
                              <a:prstGeom prst="ellipse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4" o:spid="_x0000_s1026" style="position:absolute;margin-left:-5.3pt;margin-top:12.4pt;width:143.9pt;height:28.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" filled="f" strokecolor="windowText" strokeweight="2pt">
                      <v:path arrowok="t"/>
                    </v:oval>
                  </w:pict>
                </mc:Fallback>
              </mc:AlternateContent>
            </w:r>
            <w:r w:rsidR="0046504C" w:rsidRPr="00EC691C">
              <w:rPr>
                <w:b/>
                <w:sz w:val="28"/>
                <w:szCs w:val="28"/>
              </w:rPr>
              <w:t>UNWRAPPED STANDARD:</w:t>
            </w:r>
          </w:p>
          <w:p w:rsidR="0046504C" w:rsidRPr="00EC691C" w:rsidRDefault="00087AA9" w:rsidP="0046504C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2331720</wp:posOffset>
                      </wp:positionH>
                      <wp:positionV relativeFrom="paragraph">
                        <wp:posOffset>187960</wp:posOffset>
                      </wp:positionV>
                      <wp:extent cx="685800" cy="358775"/>
                      <wp:effectExtent l="0" t="0" r="19050" b="22225"/>
                      <wp:wrapNone/>
                      <wp:docPr id="7" name="Ova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685800" cy="358775"/>
                              </a:xfrm>
                              <a:prstGeom prst="ellipse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4" o:spid="_x0000_s1026" style="position:absolute;margin-left:183.6pt;margin-top:14.8pt;width:54pt;height:28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" filled="f" strokecolor="windowText" strokeweight="2pt">
                      <v:path arrowok="t"/>
                    </v:oval>
                  </w:pict>
                </mc:Fallback>
              </mc:AlternateContent>
            </w:r>
            <w:r w:rsidR="0046504C">
              <w:rPr>
                <w:b/>
                <w:sz w:val="28"/>
                <w:szCs w:val="28"/>
              </w:rPr>
              <w:t xml:space="preserve">Demonstrate command of the </w:t>
            </w:r>
            <w:r w:rsidR="0046504C" w:rsidRPr="0046504C">
              <w:rPr>
                <w:b/>
                <w:sz w:val="28"/>
                <w:szCs w:val="28"/>
                <w:u w:val="single"/>
              </w:rPr>
              <w:t xml:space="preserve">conventions of standard English capitalization, punctuation, and spelling </w:t>
            </w:r>
            <w:r w:rsidR="0046504C">
              <w:rPr>
                <w:b/>
                <w:sz w:val="28"/>
                <w:szCs w:val="28"/>
              </w:rPr>
              <w:t>when writing.</w:t>
            </w:r>
          </w:p>
          <w:p w:rsidR="0046504C" w:rsidRPr="00EC691C" w:rsidRDefault="0046504C" w:rsidP="0046504C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46504C" w:rsidRPr="00EC691C" w:rsidTr="00385C29"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504C" w:rsidRPr="00EC691C" w:rsidRDefault="0046504C" w:rsidP="00385C29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EC691C">
              <w:rPr>
                <w:b/>
                <w:sz w:val="28"/>
                <w:szCs w:val="28"/>
              </w:rPr>
              <w:t>CONCEPTS and CONTENT:</w:t>
            </w:r>
          </w:p>
          <w:p w:rsidR="0046504C" w:rsidRDefault="0046504C" w:rsidP="00385C29">
            <w:pPr>
              <w:spacing w:after="0" w:line="240" w:lineRule="auto"/>
              <w:rPr>
                <w:sz w:val="24"/>
                <w:szCs w:val="24"/>
              </w:rPr>
            </w:pPr>
          </w:p>
          <w:p w:rsidR="0046504C" w:rsidRDefault="0046504C" w:rsidP="00385C2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Conventions of standard English capitalization, punctuation, and spelling</w:t>
            </w:r>
          </w:p>
          <w:p w:rsidR="0046504C" w:rsidRPr="0046504C" w:rsidRDefault="0046504C" w:rsidP="0046504C">
            <w:pPr>
              <w:numPr>
                <w:ilvl w:val="0"/>
                <w:numId w:val="7"/>
              </w:num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Capitalize appropriate titles</w:t>
            </w:r>
          </w:p>
          <w:p w:rsidR="0046504C" w:rsidRPr="0046504C" w:rsidRDefault="0046504C" w:rsidP="0046504C">
            <w:pPr>
              <w:numPr>
                <w:ilvl w:val="0"/>
                <w:numId w:val="7"/>
              </w:num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Use commas in addresses</w:t>
            </w:r>
          </w:p>
          <w:p w:rsidR="0046504C" w:rsidRPr="0046504C" w:rsidRDefault="0046504C" w:rsidP="0046504C">
            <w:pPr>
              <w:numPr>
                <w:ilvl w:val="0"/>
                <w:numId w:val="7"/>
              </w:num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Use commas, quotation marks in dialogue</w:t>
            </w:r>
          </w:p>
          <w:p w:rsidR="0046504C" w:rsidRPr="0046504C" w:rsidRDefault="0046504C" w:rsidP="0046504C">
            <w:pPr>
              <w:numPr>
                <w:ilvl w:val="0"/>
                <w:numId w:val="7"/>
              </w:num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Form and use possessives</w:t>
            </w:r>
          </w:p>
          <w:p w:rsidR="0046504C" w:rsidRPr="0046504C" w:rsidRDefault="0046504C" w:rsidP="0046504C">
            <w:pPr>
              <w:numPr>
                <w:ilvl w:val="0"/>
                <w:numId w:val="7"/>
              </w:num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 xml:space="preserve">Use conventional spelling for high frequency and other studied words </w:t>
            </w:r>
          </w:p>
          <w:p w:rsidR="0046504C" w:rsidRPr="0046504C" w:rsidRDefault="0046504C" w:rsidP="0046504C">
            <w:pPr>
              <w:numPr>
                <w:ilvl w:val="0"/>
                <w:numId w:val="7"/>
              </w:num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Use spelling patterns and generalizations</w:t>
            </w:r>
          </w:p>
          <w:p w:rsidR="0046504C" w:rsidRPr="00EC691C" w:rsidRDefault="0046504C" w:rsidP="0046504C">
            <w:pPr>
              <w:numPr>
                <w:ilvl w:val="0"/>
                <w:numId w:val="7"/>
              </w:num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 xml:space="preserve">Consult reference materials </w:t>
            </w:r>
          </w:p>
        </w:tc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504C" w:rsidRPr="00EC691C" w:rsidRDefault="0046504C" w:rsidP="00385C29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EC691C">
              <w:rPr>
                <w:b/>
                <w:sz w:val="28"/>
                <w:szCs w:val="28"/>
              </w:rPr>
              <w:t>SKILLS:</w:t>
            </w:r>
          </w:p>
          <w:p w:rsidR="0046504C" w:rsidRDefault="0046504C" w:rsidP="00385C29">
            <w:pPr>
              <w:spacing w:after="0" w:line="240" w:lineRule="auto"/>
              <w:rPr>
                <w:sz w:val="28"/>
                <w:szCs w:val="28"/>
              </w:rPr>
            </w:pPr>
          </w:p>
          <w:p w:rsidR="0046504C" w:rsidRPr="00EC691C" w:rsidRDefault="0046504C" w:rsidP="00385C29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 xml:space="preserve">Demonstrate Command when writing </w:t>
            </w:r>
          </w:p>
          <w:p w:rsidR="0046504C" w:rsidRPr="00EC691C" w:rsidRDefault="0046504C" w:rsidP="00385C29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</w:tbl>
    <w:p w:rsidR="0046504C" w:rsidRDefault="0046504C" w:rsidP="0046504C">
      <w:pPr>
        <w:jc w:val="center"/>
      </w:pPr>
    </w:p>
    <w:p w:rsidR="00C54DD8" w:rsidRDefault="00C54DD8" w:rsidP="00C54DD8">
      <w:pPr>
        <w:jc w:val="center"/>
      </w:pPr>
      <w:r>
        <w:t>Standards Unwrapped:__L. 3.3_________________________  Grade Level:____3__________</w:t>
      </w:r>
    </w:p>
    <w:p w:rsidR="00C54DD8" w:rsidRDefault="00C54DD8" w:rsidP="00C54DD8">
      <w:pPr>
        <w:jc w:val="center"/>
      </w:pPr>
      <w:r>
        <w:t>*If you click on the circles, you can stretch/drag/drop them*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99"/>
        <w:gridCol w:w="4677"/>
      </w:tblGrid>
      <w:tr w:rsidR="00C54DD8" w:rsidRPr="00EC691C" w:rsidTr="00385C29">
        <w:tc>
          <w:tcPr>
            <w:tcW w:w="1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DD8" w:rsidRDefault="00C54DD8" w:rsidP="00385C29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EC691C">
              <w:rPr>
                <w:b/>
                <w:sz w:val="28"/>
                <w:szCs w:val="28"/>
              </w:rPr>
              <w:t>STANDARD:</w:t>
            </w:r>
          </w:p>
          <w:p w:rsidR="00C54DD8" w:rsidRDefault="00C54DD8" w:rsidP="00385C29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L.3.3</w:t>
            </w:r>
          </w:p>
          <w:p w:rsidR="00C54DD8" w:rsidRPr="00EC691C" w:rsidRDefault="00C54DD8" w:rsidP="00385C29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Use knowledge of language and its conventions when writing, speaking, </w:t>
            </w:r>
            <w:r>
              <w:rPr>
                <w:b/>
                <w:sz w:val="28"/>
                <w:szCs w:val="28"/>
              </w:rPr>
              <w:lastRenderedPageBreak/>
              <w:t>reading, or listening.</w:t>
            </w:r>
          </w:p>
          <w:p w:rsidR="00C54DD8" w:rsidRPr="00EC691C" w:rsidRDefault="00C54DD8" w:rsidP="00385C29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</w:tr>
      <w:tr w:rsidR="00C54DD8" w:rsidRPr="00EC691C" w:rsidTr="00385C29">
        <w:tc>
          <w:tcPr>
            <w:tcW w:w="1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DD8" w:rsidRPr="00EC691C" w:rsidRDefault="00C54DD8" w:rsidP="00385C29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EC691C">
              <w:rPr>
                <w:b/>
                <w:sz w:val="28"/>
                <w:szCs w:val="28"/>
              </w:rPr>
              <w:lastRenderedPageBreak/>
              <w:t>UNWRAPPED STANDARD:</w:t>
            </w:r>
          </w:p>
          <w:p w:rsidR="00C54DD8" w:rsidRPr="00EC691C" w:rsidRDefault="00087AA9" w:rsidP="00C54DD8">
            <w:pPr>
              <w:tabs>
                <w:tab w:val="left" w:pos="1545"/>
              </w:tabs>
              <w:spacing w:after="0" w:line="240" w:lineRule="auto"/>
              <w:rPr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-67310</wp:posOffset>
                      </wp:positionH>
                      <wp:positionV relativeFrom="paragraph">
                        <wp:posOffset>176530</wp:posOffset>
                      </wp:positionV>
                      <wp:extent cx="1827530" cy="358775"/>
                      <wp:effectExtent l="0" t="0" r="20320" b="22225"/>
                      <wp:wrapNone/>
                      <wp:docPr id="6" name="Ova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7530" cy="358775"/>
                              </a:xfrm>
                              <a:prstGeom prst="ellipse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4" o:spid="_x0000_s1026" style="position:absolute;margin-left:-5.3pt;margin-top:13.9pt;width:143.9pt;height:28.2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" filled="f" strokecolor="windowText" strokeweight="2pt">
                      <v:path arrowok="t"/>
                    </v:oval>
                  </w:pict>
                </mc:Fallback>
              </mc:AlternateContent>
            </w:r>
            <w:r>
              <w:rPr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3933190</wp:posOffset>
                      </wp:positionH>
                      <wp:positionV relativeFrom="paragraph">
                        <wp:posOffset>-52070</wp:posOffset>
                      </wp:positionV>
                      <wp:extent cx="1827530" cy="358775"/>
                      <wp:effectExtent l="0" t="0" r="20320" b="22225"/>
                      <wp:wrapNone/>
                      <wp:docPr id="5" name="Ova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7530" cy="358775"/>
                              </a:xfrm>
                              <a:prstGeom prst="ellipse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4" o:spid="_x0000_s1026" style="position:absolute;margin-left:309.7pt;margin-top:-4.1pt;width:143.9pt;height:28.2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" filled="f" strokecolor="windowText" strokeweight="2pt">
                      <v:path arrowok="t"/>
                    </v:oval>
                  </w:pict>
                </mc:Fallback>
              </mc:AlternateContent>
            </w:r>
            <w:r>
              <w:rPr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-53340</wp:posOffset>
                      </wp:positionV>
                      <wp:extent cx="1188720" cy="358775"/>
                      <wp:effectExtent l="0" t="0" r="11430" b="22225"/>
                      <wp:wrapNone/>
                      <wp:docPr id="3" name="Ova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188720" cy="358775"/>
                              </a:xfrm>
                              <a:prstGeom prst="ellipse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4" o:spid="_x0000_s1026" style="position:absolute;margin-left:0;margin-top:-4.2pt;width:93.6pt;height:28.2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" filled="f" strokecolor="windowText" strokeweight="2pt">
                      <v:path arrowok="t"/>
                    </v:oval>
                  </w:pict>
                </mc:Fallback>
              </mc:AlternateContent>
            </w:r>
            <w:r w:rsidR="00C54DD8">
              <w:rPr>
                <w:b/>
                <w:sz w:val="28"/>
                <w:szCs w:val="28"/>
              </w:rPr>
              <w:t xml:space="preserve">Use knowledge of </w:t>
            </w:r>
            <w:r w:rsidR="00C54DD8" w:rsidRPr="00C54DD8">
              <w:rPr>
                <w:b/>
                <w:sz w:val="28"/>
                <w:szCs w:val="28"/>
                <w:u w:val="single"/>
              </w:rPr>
              <w:t>language and its conventions</w:t>
            </w:r>
            <w:r w:rsidR="00C54DD8">
              <w:rPr>
                <w:b/>
                <w:sz w:val="28"/>
                <w:szCs w:val="28"/>
              </w:rPr>
              <w:t xml:space="preserve"> when writing, speaking, reading, or listening</w:t>
            </w:r>
          </w:p>
        </w:tc>
      </w:tr>
      <w:tr w:rsidR="00C54DD8" w:rsidRPr="00EC691C" w:rsidTr="00385C29"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DD8" w:rsidRPr="00EC691C" w:rsidRDefault="00C54DD8" w:rsidP="00385C29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EC691C">
              <w:rPr>
                <w:b/>
                <w:sz w:val="28"/>
                <w:szCs w:val="28"/>
              </w:rPr>
              <w:t>CONCEPTS and CONTENT:</w:t>
            </w:r>
          </w:p>
          <w:p w:rsidR="00C54DD8" w:rsidRDefault="00C54DD8" w:rsidP="00385C29">
            <w:pPr>
              <w:spacing w:after="0" w:line="240" w:lineRule="auto"/>
              <w:rPr>
                <w:sz w:val="24"/>
                <w:szCs w:val="24"/>
              </w:rPr>
            </w:pPr>
          </w:p>
          <w:p w:rsidR="00C54DD8" w:rsidRDefault="00C54DD8" w:rsidP="00385C2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Language</w:t>
            </w:r>
          </w:p>
          <w:p w:rsidR="00C54DD8" w:rsidRDefault="00C54DD8" w:rsidP="00385C2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Conventions</w:t>
            </w:r>
          </w:p>
          <w:p w:rsidR="00C54DD8" w:rsidRPr="00C54DD8" w:rsidRDefault="00C54DD8" w:rsidP="00385C29">
            <w:pPr>
              <w:numPr>
                <w:ilvl w:val="0"/>
                <w:numId w:val="7"/>
              </w:num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Words or phrases for effect</w:t>
            </w:r>
          </w:p>
          <w:p w:rsidR="00C54DD8" w:rsidRPr="00C54DD8" w:rsidRDefault="00C54DD8" w:rsidP="00385C29">
            <w:pPr>
              <w:numPr>
                <w:ilvl w:val="0"/>
                <w:numId w:val="7"/>
              </w:num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Differences between conventions of spoken and written English</w:t>
            </w:r>
          </w:p>
          <w:p w:rsidR="00C54DD8" w:rsidRPr="00EC691C" w:rsidRDefault="00C54DD8" w:rsidP="00385C29">
            <w:pPr>
              <w:numPr>
                <w:ilvl w:val="0"/>
                <w:numId w:val="7"/>
              </w:num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DD8" w:rsidRPr="00EC691C" w:rsidRDefault="00C54DD8" w:rsidP="00385C29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EC691C">
              <w:rPr>
                <w:b/>
                <w:sz w:val="28"/>
                <w:szCs w:val="28"/>
              </w:rPr>
              <w:t>SKILLS:</w:t>
            </w:r>
          </w:p>
          <w:p w:rsidR="00C54DD8" w:rsidRDefault="00C54DD8" w:rsidP="00385C29">
            <w:pPr>
              <w:spacing w:after="0" w:line="240" w:lineRule="auto"/>
              <w:rPr>
                <w:sz w:val="28"/>
                <w:szCs w:val="28"/>
              </w:rPr>
            </w:pPr>
          </w:p>
          <w:p w:rsidR="00C54DD8" w:rsidRDefault="00C54DD8" w:rsidP="00385C2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Use knowledge when:</w:t>
            </w:r>
          </w:p>
          <w:p w:rsidR="00C54DD8" w:rsidRDefault="00C54DD8" w:rsidP="00385C2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Writing</w:t>
            </w:r>
          </w:p>
          <w:p w:rsidR="00C54DD8" w:rsidRDefault="00C54DD8" w:rsidP="00385C2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Speaking</w:t>
            </w:r>
          </w:p>
          <w:p w:rsidR="00C54DD8" w:rsidRDefault="00C54DD8" w:rsidP="00385C2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Reading</w:t>
            </w:r>
          </w:p>
          <w:p w:rsidR="00C54DD8" w:rsidRPr="00C54DD8" w:rsidRDefault="00C54DD8" w:rsidP="00385C2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Listening</w:t>
            </w:r>
          </w:p>
          <w:p w:rsidR="00C54DD8" w:rsidRPr="00EC691C" w:rsidRDefault="00C54DD8" w:rsidP="00385C29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</w:tbl>
    <w:p w:rsidR="0046504C" w:rsidRPr="007E4F44" w:rsidRDefault="0046504C" w:rsidP="0046504C">
      <w:pPr>
        <w:tabs>
          <w:tab w:val="left" w:pos="4050"/>
        </w:tabs>
      </w:pPr>
    </w:p>
    <w:p w:rsidR="00C54DD8" w:rsidRDefault="00C54DD8" w:rsidP="00C54DD8">
      <w:pPr>
        <w:jc w:val="center"/>
      </w:pPr>
      <w:r>
        <w:t>Standards Unwrapped:__L. 3.4_________________________  Grade Level:____3__________</w:t>
      </w:r>
    </w:p>
    <w:p w:rsidR="00C54DD8" w:rsidRDefault="00C54DD8" w:rsidP="00C54DD8">
      <w:pPr>
        <w:jc w:val="center"/>
      </w:pPr>
      <w:r>
        <w:t>*If you click on the circles, you can stretch/drag/drop them*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63"/>
        <w:gridCol w:w="4713"/>
      </w:tblGrid>
      <w:tr w:rsidR="00C54DD8" w:rsidRPr="00EC691C" w:rsidTr="00385C29">
        <w:tc>
          <w:tcPr>
            <w:tcW w:w="1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DD8" w:rsidRDefault="00C54DD8" w:rsidP="00385C29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EC691C">
              <w:rPr>
                <w:b/>
                <w:sz w:val="28"/>
                <w:szCs w:val="28"/>
              </w:rPr>
              <w:t>STANDARD:</w:t>
            </w:r>
          </w:p>
          <w:p w:rsidR="00C54DD8" w:rsidRDefault="00C54DD8" w:rsidP="00385C29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L.3.4</w:t>
            </w:r>
          </w:p>
          <w:p w:rsidR="00C54DD8" w:rsidRPr="00EC691C" w:rsidRDefault="00C54DD8" w:rsidP="00385C29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Determine or clarify the meaning of unknown and multiple-meaning word and phrases based on the grade 3 reading and content, choosing flexibly from a range of strategies.</w:t>
            </w:r>
          </w:p>
          <w:p w:rsidR="00C54DD8" w:rsidRPr="00EC691C" w:rsidRDefault="00C54DD8" w:rsidP="00385C29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</w:tr>
      <w:tr w:rsidR="00C54DD8" w:rsidRPr="00EC691C" w:rsidTr="00385C29">
        <w:tc>
          <w:tcPr>
            <w:tcW w:w="1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DD8" w:rsidRPr="00EC691C" w:rsidRDefault="00087AA9" w:rsidP="00385C29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-181610</wp:posOffset>
                      </wp:positionH>
                      <wp:positionV relativeFrom="paragraph">
                        <wp:posOffset>157480</wp:posOffset>
                      </wp:positionV>
                      <wp:extent cx="1827530" cy="358775"/>
                      <wp:effectExtent l="0" t="0" r="20320" b="22225"/>
                      <wp:wrapNone/>
                      <wp:docPr id="2" name="Ova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7530" cy="358775"/>
                              </a:xfrm>
                              <a:prstGeom prst="ellipse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4" o:spid="_x0000_s1026" style="position:absolute;margin-left:-14.3pt;margin-top:12.4pt;width:143.9pt;height:28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" filled="f" strokecolor="windowText" strokeweight="2pt">
                      <v:path arrowok="t"/>
                    </v:oval>
                  </w:pict>
                </mc:Fallback>
              </mc:AlternateContent>
            </w:r>
            <w:r w:rsidR="00C54DD8" w:rsidRPr="00EC691C">
              <w:rPr>
                <w:b/>
                <w:sz w:val="28"/>
                <w:szCs w:val="28"/>
              </w:rPr>
              <w:t>UNWRAPPED STANDARD:</w:t>
            </w:r>
          </w:p>
          <w:p w:rsidR="00C54DD8" w:rsidRPr="00EC691C" w:rsidRDefault="00C54DD8" w:rsidP="00C54DD8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Determine or clarify the </w:t>
            </w:r>
            <w:r w:rsidRPr="004B49DD">
              <w:rPr>
                <w:b/>
                <w:sz w:val="28"/>
                <w:szCs w:val="28"/>
                <w:u w:val="single"/>
              </w:rPr>
              <w:t xml:space="preserve">meaning of unknown and multiple-meaning word and phrases </w:t>
            </w:r>
            <w:r>
              <w:rPr>
                <w:b/>
                <w:sz w:val="28"/>
                <w:szCs w:val="28"/>
              </w:rPr>
              <w:t>based on the grade 3 reading and content, choosing flexibly from a range of strategies.</w:t>
            </w:r>
          </w:p>
          <w:p w:rsidR="00C54DD8" w:rsidRPr="00EC691C" w:rsidRDefault="00C54DD8" w:rsidP="00385C29">
            <w:pPr>
              <w:tabs>
                <w:tab w:val="left" w:pos="1545"/>
              </w:tabs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C54DD8" w:rsidRPr="00EC691C" w:rsidTr="00385C29"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DD8" w:rsidRPr="00EC691C" w:rsidRDefault="00C54DD8" w:rsidP="00385C29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EC691C">
              <w:rPr>
                <w:b/>
                <w:sz w:val="28"/>
                <w:szCs w:val="28"/>
              </w:rPr>
              <w:t>CONCEPTS and CONTENT:</w:t>
            </w:r>
          </w:p>
          <w:p w:rsidR="00C54DD8" w:rsidRDefault="00C54DD8" w:rsidP="00385C29">
            <w:pPr>
              <w:spacing w:after="0" w:line="240" w:lineRule="auto"/>
              <w:rPr>
                <w:sz w:val="24"/>
                <w:szCs w:val="24"/>
              </w:rPr>
            </w:pPr>
          </w:p>
          <w:p w:rsidR="00C54DD8" w:rsidRDefault="004B49DD" w:rsidP="00385C2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Meaning of unknown words</w:t>
            </w:r>
          </w:p>
          <w:p w:rsidR="004B49DD" w:rsidRDefault="004B49DD" w:rsidP="00385C2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Multiple meaning words and phrases</w:t>
            </w:r>
          </w:p>
          <w:p w:rsidR="00C54DD8" w:rsidRPr="004B49DD" w:rsidRDefault="004B49DD" w:rsidP="00385C29">
            <w:pPr>
              <w:numPr>
                <w:ilvl w:val="0"/>
                <w:numId w:val="7"/>
              </w:num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Context clues</w:t>
            </w:r>
          </w:p>
          <w:p w:rsidR="004B49DD" w:rsidRPr="004B49DD" w:rsidRDefault="004B49DD" w:rsidP="00385C29">
            <w:pPr>
              <w:numPr>
                <w:ilvl w:val="0"/>
                <w:numId w:val="7"/>
              </w:num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 xml:space="preserve">Use suffixes and prefixes </w:t>
            </w:r>
          </w:p>
          <w:p w:rsidR="004B49DD" w:rsidRPr="004B49DD" w:rsidRDefault="004B49DD" w:rsidP="00385C29">
            <w:pPr>
              <w:numPr>
                <w:ilvl w:val="0"/>
                <w:numId w:val="7"/>
              </w:num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Root words</w:t>
            </w:r>
          </w:p>
          <w:p w:rsidR="004B49DD" w:rsidRPr="00EC691C" w:rsidRDefault="004B49DD" w:rsidP="00385C29">
            <w:pPr>
              <w:numPr>
                <w:ilvl w:val="0"/>
                <w:numId w:val="7"/>
              </w:num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Access to glossaries, dictionaries</w:t>
            </w:r>
          </w:p>
        </w:tc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DD8" w:rsidRPr="00EC691C" w:rsidRDefault="00C54DD8" w:rsidP="00385C29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EC691C">
              <w:rPr>
                <w:b/>
                <w:sz w:val="28"/>
                <w:szCs w:val="28"/>
              </w:rPr>
              <w:t>SKILLS:</w:t>
            </w:r>
          </w:p>
          <w:p w:rsidR="00C54DD8" w:rsidRDefault="00C54DD8" w:rsidP="00385C29">
            <w:pPr>
              <w:spacing w:after="0" w:line="240" w:lineRule="auto"/>
              <w:rPr>
                <w:sz w:val="28"/>
                <w:szCs w:val="28"/>
              </w:rPr>
            </w:pPr>
          </w:p>
          <w:p w:rsidR="00C54DD8" w:rsidRPr="00C54DD8" w:rsidRDefault="004B49DD" w:rsidP="00385C2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Determine and clarify</w:t>
            </w:r>
          </w:p>
          <w:p w:rsidR="00C54DD8" w:rsidRPr="00EC691C" w:rsidRDefault="00C54DD8" w:rsidP="00385C29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</w:tbl>
    <w:p w:rsidR="0046504C" w:rsidRDefault="0046504C" w:rsidP="007E4F44">
      <w:pPr>
        <w:tabs>
          <w:tab w:val="left" w:pos="4050"/>
        </w:tabs>
      </w:pPr>
    </w:p>
    <w:p w:rsidR="004B49DD" w:rsidRDefault="004B49DD" w:rsidP="004B49DD">
      <w:pPr>
        <w:jc w:val="center"/>
      </w:pPr>
      <w:r>
        <w:lastRenderedPageBreak/>
        <w:t>Standards Unwrapped:__L. 3.5_________________________  Grade Level:____3__________</w:t>
      </w:r>
    </w:p>
    <w:p w:rsidR="004B49DD" w:rsidRDefault="004B49DD" w:rsidP="004B49DD">
      <w:pPr>
        <w:jc w:val="center"/>
      </w:pPr>
      <w:r>
        <w:t>*If you click on the circles, you can stretch/drag/drop them*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754"/>
      </w:tblGrid>
      <w:tr w:rsidR="004B49DD" w:rsidRPr="00EC691C" w:rsidTr="00385C29">
        <w:tc>
          <w:tcPr>
            <w:tcW w:w="1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9DD" w:rsidRDefault="004B49DD" w:rsidP="00385C29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EC691C">
              <w:rPr>
                <w:b/>
                <w:sz w:val="28"/>
                <w:szCs w:val="28"/>
              </w:rPr>
              <w:t>STANDARD:</w:t>
            </w:r>
          </w:p>
          <w:p w:rsidR="004B49DD" w:rsidRDefault="004B49DD" w:rsidP="00385C29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L.3.5</w:t>
            </w:r>
          </w:p>
          <w:p w:rsidR="004B49DD" w:rsidRPr="00EC691C" w:rsidRDefault="004B49DD" w:rsidP="00385C29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Demonstrate understanding of word relationships and nuances in word meanings.</w:t>
            </w:r>
          </w:p>
          <w:p w:rsidR="004B49DD" w:rsidRPr="00EC691C" w:rsidRDefault="004B49DD" w:rsidP="00385C29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</w:tr>
      <w:tr w:rsidR="004B49DD" w:rsidRPr="00EC691C" w:rsidTr="00385C29">
        <w:tc>
          <w:tcPr>
            <w:tcW w:w="1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9DD" w:rsidRPr="00EC691C" w:rsidRDefault="00087AA9" w:rsidP="00385C29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-68580</wp:posOffset>
                      </wp:positionH>
                      <wp:positionV relativeFrom="paragraph">
                        <wp:posOffset>113665</wp:posOffset>
                      </wp:positionV>
                      <wp:extent cx="2170430" cy="358775"/>
                      <wp:effectExtent l="0" t="0" r="20320" b="22225"/>
                      <wp:wrapNone/>
                      <wp:docPr id="1" name="Ova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70430" cy="358775"/>
                              </a:xfrm>
                              <a:prstGeom prst="ellipse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4" o:spid="_x0000_s1026" style="position:absolute;margin-left:-5.4pt;margin-top:8.95pt;width:170.9pt;height:28.2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" filled="f" strokecolor="windowText" strokeweight="2pt">
                      <v:path arrowok="t"/>
                    </v:oval>
                  </w:pict>
                </mc:Fallback>
              </mc:AlternateContent>
            </w:r>
            <w:r w:rsidR="004B49DD" w:rsidRPr="00EC691C">
              <w:rPr>
                <w:b/>
                <w:sz w:val="28"/>
                <w:szCs w:val="28"/>
              </w:rPr>
              <w:t>UNWRAPPED STANDARD:</w:t>
            </w:r>
          </w:p>
          <w:p w:rsidR="004B49DD" w:rsidRPr="00EC691C" w:rsidRDefault="004B49DD" w:rsidP="004B49DD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Demonstrate understanding of </w:t>
            </w:r>
            <w:r w:rsidRPr="004B49DD">
              <w:rPr>
                <w:b/>
                <w:sz w:val="28"/>
                <w:szCs w:val="28"/>
                <w:u w:val="single"/>
              </w:rPr>
              <w:t>word relationships</w:t>
            </w:r>
            <w:r>
              <w:rPr>
                <w:b/>
                <w:sz w:val="28"/>
                <w:szCs w:val="28"/>
              </w:rPr>
              <w:t xml:space="preserve"> and </w:t>
            </w:r>
            <w:r w:rsidRPr="004B49DD">
              <w:rPr>
                <w:b/>
                <w:sz w:val="28"/>
                <w:szCs w:val="28"/>
                <w:u w:val="single"/>
              </w:rPr>
              <w:t>nuances in word meanings</w:t>
            </w:r>
          </w:p>
        </w:tc>
      </w:tr>
      <w:tr w:rsidR="004B49DD" w:rsidRPr="00EC691C" w:rsidTr="00385C29"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9DD" w:rsidRPr="00EC691C" w:rsidRDefault="004B49DD" w:rsidP="00385C29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EC691C">
              <w:rPr>
                <w:b/>
                <w:sz w:val="28"/>
                <w:szCs w:val="28"/>
              </w:rPr>
              <w:t>CONCEPTS and CONTENT:</w:t>
            </w:r>
          </w:p>
          <w:p w:rsidR="004B49DD" w:rsidRDefault="004B49DD" w:rsidP="00385C29">
            <w:pPr>
              <w:spacing w:after="0" w:line="240" w:lineRule="auto"/>
              <w:rPr>
                <w:sz w:val="24"/>
                <w:szCs w:val="24"/>
              </w:rPr>
            </w:pPr>
          </w:p>
          <w:p w:rsidR="004B49DD" w:rsidRDefault="004B49DD" w:rsidP="00385C2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Word relationships</w:t>
            </w:r>
          </w:p>
          <w:p w:rsidR="004B49DD" w:rsidRDefault="004B49DD" w:rsidP="00385C2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Nuances in word meanings</w:t>
            </w:r>
          </w:p>
          <w:p w:rsidR="004B49DD" w:rsidRPr="004B49DD" w:rsidRDefault="004B49DD" w:rsidP="00385C29">
            <w:pPr>
              <w:numPr>
                <w:ilvl w:val="0"/>
                <w:numId w:val="7"/>
              </w:num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Literal and nonliteral meanings of words and phrases in context</w:t>
            </w:r>
          </w:p>
          <w:p w:rsidR="004B49DD" w:rsidRPr="004B49DD" w:rsidRDefault="004B49DD" w:rsidP="00385C29">
            <w:pPr>
              <w:numPr>
                <w:ilvl w:val="0"/>
                <w:numId w:val="7"/>
              </w:num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Real-life connections between words and their use</w:t>
            </w:r>
          </w:p>
          <w:p w:rsidR="004B49DD" w:rsidRPr="004B49DD" w:rsidRDefault="004B49DD" w:rsidP="004B49DD">
            <w:pPr>
              <w:numPr>
                <w:ilvl w:val="0"/>
                <w:numId w:val="7"/>
              </w:num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Shades of meaning among related words that describe states of mind and degrees of certainty</w:t>
            </w:r>
          </w:p>
          <w:p w:rsidR="004B49DD" w:rsidRPr="00EC691C" w:rsidRDefault="004B49DD" w:rsidP="004B49DD">
            <w:pPr>
              <w:spacing w:after="0" w:line="240" w:lineRule="auto"/>
              <w:ind w:left="360"/>
              <w:rPr>
                <w:sz w:val="28"/>
                <w:szCs w:val="28"/>
              </w:rPr>
            </w:pPr>
          </w:p>
        </w:tc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9DD" w:rsidRPr="00EC691C" w:rsidRDefault="004B49DD" w:rsidP="00385C29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EC691C">
              <w:rPr>
                <w:b/>
                <w:sz w:val="28"/>
                <w:szCs w:val="28"/>
              </w:rPr>
              <w:t>SKILLS:</w:t>
            </w:r>
          </w:p>
          <w:p w:rsidR="004B49DD" w:rsidRDefault="004B49DD" w:rsidP="00385C29">
            <w:pPr>
              <w:spacing w:after="0" w:line="240" w:lineRule="auto"/>
              <w:rPr>
                <w:sz w:val="28"/>
                <w:szCs w:val="28"/>
              </w:rPr>
            </w:pPr>
          </w:p>
          <w:p w:rsidR="004B49DD" w:rsidRPr="00C54DD8" w:rsidRDefault="004B49DD" w:rsidP="00385C2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Demonstrate understanding</w:t>
            </w:r>
          </w:p>
          <w:p w:rsidR="004B49DD" w:rsidRPr="00EC691C" w:rsidRDefault="004B49DD" w:rsidP="00385C29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</w:tbl>
    <w:p w:rsidR="004B49DD" w:rsidRDefault="004B49DD" w:rsidP="004B49DD">
      <w:pPr>
        <w:tabs>
          <w:tab w:val="left" w:pos="6015"/>
        </w:tabs>
      </w:pPr>
    </w:p>
    <w:p w:rsidR="004B49DD" w:rsidRDefault="004B49DD" w:rsidP="004B49DD">
      <w:pPr>
        <w:jc w:val="center"/>
      </w:pPr>
      <w:r>
        <w:t>Standards Unwrapped:__L. 3.6_________________________  Grade Level:____3__________</w:t>
      </w:r>
    </w:p>
    <w:p w:rsidR="004B49DD" w:rsidRDefault="004B49DD" w:rsidP="004B49DD">
      <w:pPr>
        <w:jc w:val="center"/>
      </w:pPr>
      <w:r>
        <w:t>*If you click on the circles, you can stretch/drag/drop them*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43"/>
        <w:gridCol w:w="4633"/>
      </w:tblGrid>
      <w:tr w:rsidR="004B49DD" w:rsidRPr="00EC691C" w:rsidTr="00385C29">
        <w:tc>
          <w:tcPr>
            <w:tcW w:w="1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9DD" w:rsidRDefault="004B49DD" w:rsidP="00385C29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EC691C">
              <w:rPr>
                <w:b/>
                <w:sz w:val="28"/>
                <w:szCs w:val="28"/>
              </w:rPr>
              <w:t>STANDARD:</w:t>
            </w:r>
          </w:p>
          <w:p w:rsidR="004B49DD" w:rsidRDefault="004B49DD" w:rsidP="00385C29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L.3.6</w:t>
            </w:r>
          </w:p>
          <w:p w:rsidR="004B49DD" w:rsidRPr="00EC691C" w:rsidRDefault="004B49DD" w:rsidP="00385C29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Acquire and use accurately, grade appropriate conversational, general academic, and domain specific, words and phrases, including those that signal spatial and temporal relationships.</w:t>
            </w:r>
          </w:p>
          <w:p w:rsidR="004B49DD" w:rsidRPr="00EC691C" w:rsidRDefault="004B49DD" w:rsidP="00385C29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</w:tr>
      <w:tr w:rsidR="004B49DD" w:rsidRPr="00EC691C" w:rsidTr="00385C29">
        <w:tc>
          <w:tcPr>
            <w:tcW w:w="1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9DD" w:rsidRPr="00EC691C" w:rsidRDefault="00087AA9" w:rsidP="00385C29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-68580</wp:posOffset>
                      </wp:positionH>
                      <wp:positionV relativeFrom="paragraph">
                        <wp:posOffset>113665</wp:posOffset>
                      </wp:positionV>
                      <wp:extent cx="2170430" cy="358775"/>
                      <wp:effectExtent l="0" t="0" r="20320" b="22225"/>
                      <wp:wrapNone/>
                      <wp:docPr id="4" name="Ova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70430" cy="358775"/>
                              </a:xfrm>
                              <a:prstGeom prst="ellipse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4" o:spid="_x0000_s1026" style="position:absolute;margin-left:-5.4pt;margin-top:8.95pt;width:170.9pt;height:28.2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" filled="f" strokecolor="windowText" strokeweight="2pt">
                      <v:path arrowok="t"/>
                    </v:oval>
                  </w:pict>
                </mc:Fallback>
              </mc:AlternateContent>
            </w:r>
            <w:r w:rsidR="004B49DD" w:rsidRPr="00EC691C">
              <w:rPr>
                <w:b/>
                <w:sz w:val="28"/>
                <w:szCs w:val="28"/>
              </w:rPr>
              <w:t>UNWRAPPED STANDARD:</w:t>
            </w:r>
          </w:p>
          <w:p w:rsidR="004B49DD" w:rsidRPr="00EC691C" w:rsidRDefault="00385C29" w:rsidP="00385C29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Acquire and use accurately, </w:t>
            </w:r>
            <w:r w:rsidRPr="00385C29">
              <w:rPr>
                <w:b/>
                <w:sz w:val="28"/>
                <w:szCs w:val="28"/>
                <w:u w:val="single"/>
              </w:rPr>
              <w:t>grade appropriate conversational, general academic, and domain specific, words and phrases</w:t>
            </w:r>
            <w:r>
              <w:rPr>
                <w:b/>
                <w:sz w:val="28"/>
                <w:szCs w:val="28"/>
              </w:rPr>
              <w:t>, including those that signal spatial and temporal relationships</w:t>
            </w:r>
          </w:p>
        </w:tc>
      </w:tr>
      <w:tr w:rsidR="004B49DD" w:rsidRPr="00EC691C" w:rsidTr="00385C29"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9DD" w:rsidRPr="00EC691C" w:rsidRDefault="004B49DD" w:rsidP="00385C29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EC691C">
              <w:rPr>
                <w:b/>
                <w:sz w:val="28"/>
                <w:szCs w:val="28"/>
              </w:rPr>
              <w:t>CONCEPTS and CONTENT:</w:t>
            </w:r>
          </w:p>
          <w:p w:rsidR="004B49DD" w:rsidRDefault="004B49DD" w:rsidP="00385C29">
            <w:pPr>
              <w:spacing w:after="0" w:line="240" w:lineRule="auto"/>
              <w:rPr>
                <w:sz w:val="24"/>
                <w:szCs w:val="24"/>
              </w:rPr>
            </w:pPr>
          </w:p>
          <w:p w:rsidR="00385C29" w:rsidRDefault="00385C29" w:rsidP="00385C2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Grade appropriate language</w:t>
            </w:r>
          </w:p>
          <w:p w:rsidR="00385C29" w:rsidRDefault="00385C29" w:rsidP="00385C29">
            <w:pPr>
              <w:numPr>
                <w:ilvl w:val="0"/>
                <w:numId w:val="8"/>
              </w:num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Conversational</w:t>
            </w:r>
          </w:p>
          <w:p w:rsidR="00385C29" w:rsidRDefault="00385C29" w:rsidP="00385C29">
            <w:pPr>
              <w:numPr>
                <w:ilvl w:val="0"/>
                <w:numId w:val="8"/>
              </w:num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General academic</w:t>
            </w:r>
          </w:p>
          <w:p w:rsidR="00385C29" w:rsidRDefault="00385C29" w:rsidP="00385C29">
            <w:pPr>
              <w:numPr>
                <w:ilvl w:val="0"/>
                <w:numId w:val="8"/>
              </w:num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Domain specific</w:t>
            </w:r>
          </w:p>
          <w:p w:rsidR="00385C29" w:rsidRPr="00385C29" w:rsidRDefault="00385C29" w:rsidP="00385C2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Words and Phrases</w:t>
            </w:r>
          </w:p>
        </w:tc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9DD" w:rsidRPr="00EC691C" w:rsidRDefault="004B49DD" w:rsidP="00385C29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EC691C">
              <w:rPr>
                <w:b/>
                <w:sz w:val="28"/>
                <w:szCs w:val="28"/>
              </w:rPr>
              <w:lastRenderedPageBreak/>
              <w:t>SKILLS:</w:t>
            </w:r>
          </w:p>
          <w:p w:rsidR="004B49DD" w:rsidRDefault="004B49DD" w:rsidP="00385C29">
            <w:pPr>
              <w:spacing w:after="0" w:line="240" w:lineRule="auto"/>
              <w:rPr>
                <w:sz w:val="28"/>
                <w:szCs w:val="28"/>
              </w:rPr>
            </w:pPr>
          </w:p>
          <w:p w:rsidR="004B49DD" w:rsidRDefault="00385C29" w:rsidP="00385C2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Acquire</w:t>
            </w:r>
          </w:p>
          <w:p w:rsidR="00385C29" w:rsidRPr="00C54DD8" w:rsidRDefault="00385C29" w:rsidP="00385C2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Use Accurately</w:t>
            </w:r>
          </w:p>
          <w:p w:rsidR="004B49DD" w:rsidRPr="00EC691C" w:rsidRDefault="004B49DD" w:rsidP="00385C29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</w:tbl>
    <w:p w:rsidR="004B49DD" w:rsidRPr="004B49DD" w:rsidRDefault="004B49DD" w:rsidP="004B49DD">
      <w:pPr>
        <w:tabs>
          <w:tab w:val="left" w:pos="6015"/>
        </w:tabs>
      </w:pPr>
    </w:p>
    <w:sectPr w:rsidR="004B49DD" w:rsidRPr="004B49D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7757E8"/>
    <w:multiLevelType w:val="hybridMultilevel"/>
    <w:tmpl w:val="232825D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FC945BE"/>
    <w:multiLevelType w:val="hybridMultilevel"/>
    <w:tmpl w:val="6778F87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5BD18D2"/>
    <w:multiLevelType w:val="hybridMultilevel"/>
    <w:tmpl w:val="BDE0F53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3307B94"/>
    <w:multiLevelType w:val="hybridMultilevel"/>
    <w:tmpl w:val="4F3059B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CB40924"/>
    <w:multiLevelType w:val="hybridMultilevel"/>
    <w:tmpl w:val="BE5C85A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673941BD"/>
    <w:multiLevelType w:val="hybridMultilevel"/>
    <w:tmpl w:val="499A204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697D1C1C"/>
    <w:multiLevelType w:val="hybridMultilevel"/>
    <w:tmpl w:val="1AD2308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0"/>
  </w:num>
  <w:num w:numId="3">
    <w:abstractNumId w:val="1"/>
  </w:num>
  <w:num w:numId="4">
    <w:abstractNumId w:val="6"/>
  </w:num>
  <w:num w:numId="5">
    <w:abstractNumId w:val="2"/>
  </w:num>
  <w:num w:numId="6">
    <w:abstractNumId w:val="3"/>
  </w:num>
  <w:num w:numId="7">
    <w:abstractNumId w:val="4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grammar="clean"/>
  <w:attachedTemplate r:id="rId1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7AA9"/>
    <w:rsid w:val="00087AA9"/>
    <w:rsid w:val="000C4C1B"/>
    <w:rsid w:val="00385C29"/>
    <w:rsid w:val="00444FC1"/>
    <w:rsid w:val="0046504C"/>
    <w:rsid w:val="00482133"/>
    <w:rsid w:val="00490455"/>
    <w:rsid w:val="004B49DD"/>
    <w:rsid w:val="005311D1"/>
    <w:rsid w:val="007E4F44"/>
    <w:rsid w:val="008235D3"/>
    <w:rsid w:val="008A1D23"/>
    <w:rsid w:val="009107A5"/>
    <w:rsid w:val="009A0498"/>
    <w:rsid w:val="00BE55A5"/>
    <w:rsid w:val="00C54DD8"/>
    <w:rsid w:val="00CF4F4D"/>
    <w:rsid w:val="00DA2CE1"/>
    <w:rsid w:val="00E508FE"/>
    <w:rsid w:val="00EC69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4DD8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C691C"/>
    <w:pPr>
      <w:ind w:left="720"/>
      <w:contextualSpacing/>
    </w:pPr>
  </w:style>
  <w:style w:type="table" w:styleId="TableGrid">
    <w:name w:val="Table Grid"/>
    <w:basedOn w:val="TableNormal"/>
    <w:uiPriority w:val="59"/>
    <w:rsid w:val="00EC69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4DD8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C691C"/>
    <w:pPr>
      <w:ind w:left="720"/>
      <w:contextualSpacing/>
    </w:pPr>
  </w:style>
  <w:style w:type="table" w:styleId="TableGrid">
    <w:name w:val="Table Grid"/>
    <w:basedOn w:val="TableNormal"/>
    <w:uiPriority w:val="59"/>
    <w:rsid w:val="00EC69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87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NGELA~1\AppData\Local\Temp\Standards+Unwrapped-Grade%203%20informational%20text%20and%20languag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Standards+Unwrapped-Grade 3 informational text and language</Template>
  <TotalTime>1</TotalTime>
  <Pages>11</Pages>
  <Words>1594</Words>
  <Characters>9088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Standards Unwrapped: RI_3</vt:lpstr>
    </vt:vector>
  </TitlesOfParts>
  <Company>Toshiba</Company>
  <LinksUpToDate>false</LinksUpToDate>
  <CharactersWithSpaces>10661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Standards Unwrapped: RI_3</dc:title>
  <dc:creator>angelastockman</dc:creator>
  <cp:lastModifiedBy>angelastockman</cp:lastModifiedBy>
  <cp:revision>1</cp:revision>
  <dcterms:created xsi:type="dcterms:W3CDTF">2011-07-13T00:18:00Z</dcterms:created>
  <dcterms:modified xsi:type="dcterms:W3CDTF">2011-07-13T00:19:00Z</dcterms:modified>
</cp:coreProperties>
</file>